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301" w:rsidRPr="00FA23EA" w:rsidRDefault="00013301" w:rsidP="001B7515">
      <w:pPr>
        <w:pStyle w:val="ConsNonformat"/>
        <w:widowControl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A23EA">
        <w:rPr>
          <w:rFonts w:ascii="Times New Roman" w:hAnsi="Times New Roman" w:cs="Times New Roman"/>
          <w:b/>
          <w:bCs/>
          <w:sz w:val="28"/>
          <w:szCs w:val="28"/>
        </w:rPr>
        <w:t>Часть 1. Проекты законов Ульяновской области</w:t>
      </w:r>
    </w:p>
    <w:p w:rsidR="00013301" w:rsidRPr="00FA23EA" w:rsidRDefault="00013301" w:rsidP="001B7515">
      <w:pPr>
        <w:jc w:val="center"/>
        <w:rPr>
          <w:b/>
          <w:bCs/>
        </w:rPr>
      </w:pPr>
    </w:p>
    <w:tbl>
      <w:tblPr>
        <w:tblW w:w="1487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3"/>
        <w:gridCol w:w="4083"/>
        <w:gridCol w:w="2443"/>
        <w:gridCol w:w="2061"/>
        <w:gridCol w:w="2244"/>
        <w:gridCol w:w="3497"/>
      </w:tblGrid>
      <w:tr w:rsidR="00013301" w:rsidRPr="00FA23EA">
        <w:trPr>
          <w:trHeight w:val="20"/>
          <w:tblHeader/>
        </w:trPr>
        <w:tc>
          <w:tcPr>
            <w:tcW w:w="543" w:type="dxa"/>
            <w:vMerge w:val="restart"/>
            <w:vAlign w:val="center"/>
          </w:tcPr>
          <w:p w:rsidR="00013301" w:rsidRPr="00FA23EA" w:rsidRDefault="00013301" w:rsidP="003725BB">
            <w:pPr>
              <w:ind w:left="-57" w:right="-57"/>
              <w:jc w:val="center"/>
            </w:pPr>
            <w:r>
              <w:t>№ п/п</w:t>
            </w:r>
          </w:p>
        </w:tc>
        <w:tc>
          <w:tcPr>
            <w:tcW w:w="4083" w:type="dxa"/>
            <w:vMerge w:val="restart"/>
            <w:vAlign w:val="center"/>
          </w:tcPr>
          <w:p w:rsidR="00013301" w:rsidRPr="00FA23EA" w:rsidRDefault="00013301" w:rsidP="003725BB">
            <w:pPr>
              <w:jc w:val="center"/>
            </w:pPr>
            <w:r w:rsidRPr="00FA23EA">
              <w:t>Наименование законопроекта</w:t>
            </w:r>
          </w:p>
        </w:tc>
        <w:tc>
          <w:tcPr>
            <w:tcW w:w="2443" w:type="dxa"/>
            <w:vMerge w:val="restart"/>
            <w:vAlign w:val="center"/>
          </w:tcPr>
          <w:p w:rsidR="00013301" w:rsidRPr="00FA23EA" w:rsidRDefault="00013301" w:rsidP="003725BB">
            <w:pPr>
              <w:jc w:val="center"/>
            </w:pPr>
            <w:r w:rsidRPr="00FA23EA">
              <w:t>Ответственные за</w:t>
            </w:r>
          </w:p>
          <w:p w:rsidR="00013301" w:rsidRPr="00FA23EA" w:rsidRDefault="00013301" w:rsidP="003725BB">
            <w:pPr>
              <w:jc w:val="center"/>
            </w:pPr>
            <w:r w:rsidRPr="00FA23EA">
              <w:t>подготовку и</w:t>
            </w:r>
          </w:p>
          <w:p w:rsidR="00013301" w:rsidRPr="00FA23EA" w:rsidRDefault="00013301" w:rsidP="003725BB">
            <w:pPr>
              <w:jc w:val="center"/>
            </w:pPr>
            <w:r w:rsidRPr="00FA23EA">
              <w:t xml:space="preserve">сопровождение </w:t>
            </w:r>
          </w:p>
          <w:p w:rsidR="00013301" w:rsidRPr="00FA23EA" w:rsidRDefault="00013301" w:rsidP="003725BB">
            <w:pPr>
              <w:jc w:val="center"/>
            </w:pPr>
            <w:r w:rsidRPr="00FA23EA">
              <w:t>законопроекта</w:t>
            </w:r>
          </w:p>
        </w:tc>
        <w:tc>
          <w:tcPr>
            <w:tcW w:w="4305" w:type="dxa"/>
            <w:gridSpan w:val="2"/>
          </w:tcPr>
          <w:p w:rsidR="00013301" w:rsidRPr="00FA23EA" w:rsidRDefault="00013301" w:rsidP="003725BB">
            <w:pPr>
              <w:jc w:val="center"/>
            </w:pPr>
            <w:r w:rsidRPr="00FA23EA">
              <w:t>Срок</w:t>
            </w:r>
          </w:p>
        </w:tc>
        <w:tc>
          <w:tcPr>
            <w:tcW w:w="3497" w:type="dxa"/>
            <w:vMerge w:val="restart"/>
            <w:vAlign w:val="center"/>
          </w:tcPr>
          <w:p w:rsidR="00013301" w:rsidRPr="00FA23EA" w:rsidRDefault="00013301" w:rsidP="003725BB">
            <w:pPr>
              <w:jc w:val="center"/>
            </w:pPr>
            <w:r w:rsidRPr="00FA23EA">
              <w:t>Цель принятия законопроекта</w:t>
            </w:r>
          </w:p>
        </w:tc>
      </w:tr>
      <w:tr w:rsidR="00013301" w:rsidRPr="00FA23EA">
        <w:trPr>
          <w:trHeight w:val="20"/>
          <w:tblHeader/>
        </w:trPr>
        <w:tc>
          <w:tcPr>
            <w:tcW w:w="543" w:type="dxa"/>
            <w:vMerge/>
          </w:tcPr>
          <w:p w:rsidR="00013301" w:rsidRPr="00FA23EA" w:rsidRDefault="00013301" w:rsidP="003725BB">
            <w:pPr>
              <w:jc w:val="center"/>
            </w:pPr>
          </w:p>
        </w:tc>
        <w:tc>
          <w:tcPr>
            <w:tcW w:w="4083" w:type="dxa"/>
            <w:vMerge/>
          </w:tcPr>
          <w:p w:rsidR="00013301" w:rsidRPr="00FA23EA" w:rsidRDefault="00013301" w:rsidP="003725BB">
            <w:pPr>
              <w:jc w:val="center"/>
            </w:pPr>
          </w:p>
        </w:tc>
        <w:tc>
          <w:tcPr>
            <w:tcW w:w="2443" w:type="dxa"/>
            <w:vMerge/>
          </w:tcPr>
          <w:p w:rsidR="00013301" w:rsidRPr="00FA23EA" w:rsidRDefault="00013301" w:rsidP="003725BB">
            <w:pPr>
              <w:jc w:val="center"/>
            </w:pPr>
          </w:p>
        </w:tc>
        <w:tc>
          <w:tcPr>
            <w:tcW w:w="2061" w:type="dxa"/>
          </w:tcPr>
          <w:p w:rsidR="00013301" w:rsidRPr="00FA23EA" w:rsidRDefault="00013301" w:rsidP="003725BB">
            <w:pPr>
              <w:jc w:val="center"/>
              <w:rPr>
                <w:spacing w:val="-2"/>
              </w:rPr>
            </w:pPr>
            <w:r w:rsidRPr="00FA23EA">
              <w:rPr>
                <w:spacing w:val="-2"/>
              </w:rPr>
              <w:t xml:space="preserve">рассмотрения на заседании </w:t>
            </w:r>
          </w:p>
          <w:p w:rsidR="00013301" w:rsidRPr="00FA23EA" w:rsidRDefault="00013301" w:rsidP="003725BB">
            <w:pPr>
              <w:jc w:val="center"/>
              <w:rPr>
                <w:spacing w:val="-2"/>
              </w:rPr>
            </w:pPr>
            <w:r w:rsidRPr="00FA23EA">
              <w:rPr>
                <w:spacing w:val="-2"/>
              </w:rPr>
              <w:t xml:space="preserve">Правительства Ульяновской </w:t>
            </w:r>
          </w:p>
          <w:p w:rsidR="00013301" w:rsidRPr="00FA23EA" w:rsidRDefault="00013301" w:rsidP="003725BB">
            <w:pPr>
              <w:jc w:val="center"/>
              <w:rPr>
                <w:spacing w:val="-2"/>
              </w:rPr>
            </w:pPr>
            <w:r w:rsidRPr="00FA23EA">
              <w:rPr>
                <w:spacing w:val="-2"/>
              </w:rPr>
              <w:t>области</w:t>
            </w:r>
          </w:p>
        </w:tc>
        <w:tc>
          <w:tcPr>
            <w:tcW w:w="2244" w:type="dxa"/>
          </w:tcPr>
          <w:p w:rsidR="00013301" w:rsidRPr="00FA23EA" w:rsidRDefault="00013301" w:rsidP="003725BB">
            <w:pPr>
              <w:jc w:val="center"/>
            </w:pPr>
            <w:r w:rsidRPr="00FA23EA">
              <w:t xml:space="preserve">внесения в </w:t>
            </w:r>
          </w:p>
          <w:p w:rsidR="00013301" w:rsidRPr="00FA23EA" w:rsidRDefault="00013301" w:rsidP="003725BB">
            <w:pPr>
              <w:jc w:val="center"/>
            </w:pPr>
            <w:r w:rsidRPr="00FA23EA">
              <w:t xml:space="preserve">Законодательное Собрание </w:t>
            </w:r>
          </w:p>
          <w:p w:rsidR="00013301" w:rsidRPr="00FA23EA" w:rsidRDefault="00013301" w:rsidP="003725BB">
            <w:pPr>
              <w:jc w:val="center"/>
            </w:pPr>
            <w:r w:rsidRPr="00FA23EA">
              <w:t xml:space="preserve">Ульяновской </w:t>
            </w:r>
          </w:p>
          <w:p w:rsidR="00013301" w:rsidRPr="00FA23EA" w:rsidRDefault="00013301" w:rsidP="003725BB">
            <w:pPr>
              <w:jc w:val="center"/>
            </w:pPr>
            <w:r w:rsidRPr="00FA23EA">
              <w:t>области</w:t>
            </w:r>
          </w:p>
        </w:tc>
        <w:tc>
          <w:tcPr>
            <w:tcW w:w="3497" w:type="dxa"/>
            <w:vMerge/>
          </w:tcPr>
          <w:p w:rsidR="00013301" w:rsidRPr="00FA23EA" w:rsidRDefault="00013301" w:rsidP="003725BB">
            <w:pPr>
              <w:jc w:val="both"/>
            </w:pPr>
          </w:p>
        </w:tc>
      </w:tr>
      <w:tr w:rsidR="00013301" w:rsidRPr="00FA23EA">
        <w:trPr>
          <w:trHeight w:val="20"/>
        </w:trPr>
        <w:tc>
          <w:tcPr>
            <w:tcW w:w="543" w:type="dxa"/>
          </w:tcPr>
          <w:p w:rsidR="00013301" w:rsidRPr="00FA23EA" w:rsidRDefault="00013301" w:rsidP="009255D3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4083" w:type="dxa"/>
          </w:tcPr>
          <w:p w:rsidR="00013301" w:rsidRPr="00AF4E09" w:rsidRDefault="00013301" w:rsidP="009255D3">
            <w:pPr>
              <w:jc w:val="both"/>
            </w:pPr>
            <w:r>
              <w:t xml:space="preserve">О внесении изменений </w:t>
            </w:r>
            <w:r w:rsidRPr="00AF4E09">
              <w:t xml:space="preserve">в Закон Ульяновской области </w:t>
            </w:r>
            <w:r>
              <w:t>«</w:t>
            </w:r>
            <w:r w:rsidRPr="00AF4E09">
              <w:t>О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</w:t>
            </w:r>
            <w:r>
              <w:t>»</w:t>
            </w:r>
          </w:p>
        </w:tc>
        <w:tc>
          <w:tcPr>
            <w:tcW w:w="2443" w:type="dxa"/>
          </w:tcPr>
          <w:p w:rsidR="00013301" w:rsidRPr="00AF4E09" w:rsidRDefault="00013301" w:rsidP="009255D3">
            <w:pPr>
              <w:jc w:val="both"/>
            </w:pPr>
            <w:r w:rsidRPr="00AF4E09">
              <w:t>Министерств</w:t>
            </w:r>
            <w:r>
              <w:t>о</w:t>
            </w:r>
            <w:r w:rsidRPr="00AF4E09">
              <w:t xml:space="preserve"> экономического развития Ульяновской области</w:t>
            </w:r>
          </w:p>
        </w:tc>
        <w:tc>
          <w:tcPr>
            <w:tcW w:w="2061" w:type="dxa"/>
          </w:tcPr>
          <w:p w:rsidR="00013301" w:rsidRPr="00AF4E09" w:rsidRDefault="00013301" w:rsidP="009255D3">
            <w:pPr>
              <w:jc w:val="both"/>
            </w:pPr>
            <w:r>
              <w:t xml:space="preserve">февраль </w:t>
            </w:r>
          </w:p>
        </w:tc>
        <w:tc>
          <w:tcPr>
            <w:tcW w:w="2244" w:type="dxa"/>
          </w:tcPr>
          <w:p w:rsidR="00013301" w:rsidRPr="00AF4E09" w:rsidRDefault="00013301" w:rsidP="009255D3">
            <w:pPr>
              <w:jc w:val="both"/>
            </w:pPr>
            <w:r>
              <w:t>февраль</w:t>
            </w:r>
          </w:p>
        </w:tc>
        <w:tc>
          <w:tcPr>
            <w:tcW w:w="3497" w:type="dxa"/>
          </w:tcPr>
          <w:p w:rsidR="00013301" w:rsidRPr="00FA23EA" w:rsidRDefault="00013301" w:rsidP="009255D3">
            <w:pPr>
              <w:jc w:val="both"/>
            </w:pPr>
            <w:r w:rsidRPr="00AF4E09">
              <w:t xml:space="preserve">В случае изменения федерального законодательства, регламентирующего проведение процедуры </w:t>
            </w:r>
            <w:r>
              <w:t>оценки регулирующего воздействия</w:t>
            </w:r>
            <w:r w:rsidRPr="00AF4E09">
              <w:t xml:space="preserve"> на региональном и муниципальном  уровнях,</w:t>
            </w:r>
          </w:p>
        </w:tc>
      </w:tr>
      <w:tr w:rsidR="00013301" w:rsidRPr="00FA23EA">
        <w:trPr>
          <w:trHeight w:val="20"/>
        </w:trPr>
        <w:tc>
          <w:tcPr>
            <w:tcW w:w="543" w:type="dxa"/>
          </w:tcPr>
          <w:p w:rsidR="00013301" w:rsidRPr="00FA23EA" w:rsidRDefault="00013301" w:rsidP="009255D3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4083" w:type="dxa"/>
          </w:tcPr>
          <w:p w:rsidR="00013301" w:rsidRPr="00AF287B" w:rsidRDefault="00013301" w:rsidP="003A0535">
            <w:pPr>
              <w:jc w:val="center"/>
              <w:rPr>
                <w:sz w:val="26"/>
                <w:szCs w:val="26"/>
              </w:rPr>
            </w:pPr>
            <w:r w:rsidRPr="00AF287B">
              <w:rPr>
                <w:sz w:val="26"/>
                <w:szCs w:val="26"/>
              </w:rPr>
              <w:t>Об утверждении Программы социально-экономического развития Ульяновской области на 2015-2017 годы</w:t>
            </w:r>
          </w:p>
        </w:tc>
        <w:tc>
          <w:tcPr>
            <w:tcW w:w="2443" w:type="dxa"/>
          </w:tcPr>
          <w:p w:rsidR="00013301" w:rsidRPr="00AF287B" w:rsidRDefault="00013301" w:rsidP="003A0535">
            <w:pPr>
              <w:jc w:val="center"/>
              <w:rPr>
                <w:sz w:val="26"/>
                <w:szCs w:val="26"/>
              </w:rPr>
            </w:pPr>
            <w:r w:rsidRPr="00AF4E09">
              <w:t>Министерств</w:t>
            </w:r>
            <w:r>
              <w:t>о</w:t>
            </w:r>
            <w:r w:rsidRPr="00AF4E09">
              <w:t xml:space="preserve"> экономического развития Ульяновской области</w:t>
            </w:r>
            <w:r w:rsidRPr="00AF287B">
              <w:rPr>
                <w:sz w:val="26"/>
                <w:szCs w:val="26"/>
              </w:rPr>
              <w:t xml:space="preserve"> </w:t>
            </w:r>
          </w:p>
        </w:tc>
        <w:tc>
          <w:tcPr>
            <w:tcW w:w="2061" w:type="dxa"/>
          </w:tcPr>
          <w:p w:rsidR="00013301" w:rsidRPr="00AF287B" w:rsidRDefault="00013301" w:rsidP="003A0535">
            <w:pPr>
              <w:jc w:val="center"/>
              <w:rPr>
                <w:sz w:val="26"/>
                <w:szCs w:val="26"/>
              </w:rPr>
            </w:pPr>
            <w:r w:rsidRPr="00AF287B">
              <w:rPr>
                <w:sz w:val="26"/>
                <w:szCs w:val="26"/>
              </w:rPr>
              <w:t>Сентябрь</w:t>
            </w:r>
          </w:p>
        </w:tc>
        <w:tc>
          <w:tcPr>
            <w:tcW w:w="2244" w:type="dxa"/>
          </w:tcPr>
          <w:p w:rsidR="00013301" w:rsidRPr="00AF287B" w:rsidRDefault="00013301" w:rsidP="003A0535">
            <w:pPr>
              <w:jc w:val="center"/>
              <w:rPr>
                <w:sz w:val="26"/>
                <w:szCs w:val="26"/>
              </w:rPr>
            </w:pPr>
            <w:r w:rsidRPr="00AF287B">
              <w:rPr>
                <w:sz w:val="26"/>
                <w:szCs w:val="26"/>
              </w:rPr>
              <w:t>Октябрь</w:t>
            </w:r>
          </w:p>
        </w:tc>
        <w:tc>
          <w:tcPr>
            <w:tcW w:w="3497" w:type="dxa"/>
          </w:tcPr>
          <w:p w:rsidR="00013301" w:rsidRPr="00AF287B" w:rsidRDefault="00013301" w:rsidP="003A0535">
            <w:pPr>
              <w:jc w:val="center"/>
              <w:rPr>
                <w:sz w:val="26"/>
                <w:szCs w:val="26"/>
              </w:rPr>
            </w:pPr>
            <w:r w:rsidRPr="00AF287B">
              <w:rPr>
                <w:sz w:val="26"/>
                <w:szCs w:val="26"/>
              </w:rPr>
              <w:t>Утверждение Программы социально-экономического развития Ульяновской области на 2015-2017 годы</w:t>
            </w:r>
          </w:p>
        </w:tc>
      </w:tr>
    </w:tbl>
    <w:p w:rsidR="00013301" w:rsidRDefault="00013301" w:rsidP="009255D3">
      <w:pPr>
        <w:jc w:val="both"/>
      </w:pPr>
    </w:p>
    <w:p w:rsidR="00013301" w:rsidRPr="00FA23EA" w:rsidRDefault="00013301" w:rsidP="001B7515">
      <w:pPr>
        <w:spacing w:line="247" w:lineRule="auto"/>
        <w:jc w:val="center"/>
        <w:rPr>
          <w:b/>
          <w:bCs/>
          <w:sz w:val="28"/>
          <w:szCs w:val="28"/>
          <w:lang w:eastAsia="en-US"/>
        </w:rPr>
      </w:pPr>
      <w:r w:rsidRPr="00FA23EA">
        <w:rPr>
          <w:b/>
          <w:bCs/>
          <w:sz w:val="28"/>
          <w:szCs w:val="28"/>
          <w:lang w:eastAsia="en-US"/>
        </w:rPr>
        <w:t>Часть 2. Проекты правовых актов Ульяновской области</w:t>
      </w:r>
    </w:p>
    <w:tbl>
      <w:tblPr>
        <w:tblW w:w="145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2"/>
        <w:gridCol w:w="4206"/>
        <w:gridCol w:w="2160"/>
        <w:gridCol w:w="3969"/>
        <w:gridCol w:w="3624"/>
      </w:tblGrid>
      <w:tr w:rsidR="00013301" w:rsidRPr="00FA23EA">
        <w:trPr>
          <w:trHeight w:val="1432"/>
          <w:tblHeader/>
        </w:trPr>
        <w:tc>
          <w:tcPr>
            <w:tcW w:w="582" w:type="dxa"/>
            <w:vAlign w:val="center"/>
          </w:tcPr>
          <w:p w:rsidR="00013301" w:rsidRPr="00FA23EA" w:rsidRDefault="00013301" w:rsidP="003725BB">
            <w:pPr>
              <w:spacing w:line="247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4206" w:type="dxa"/>
            <w:vAlign w:val="center"/>
          </w:tcPr>
          <w:p w:rsidR="00013301" w:rsidRPr="00FA23EA" w:rsidRDefault="00013301" w:rsidP="00727B6C">
            <w:pPr>
              <w:spacing w:line="247" w:lineRule="auto"/>
              <w:jc w:val="center"/>
              <w:rPr>
                <w:lang w:eastAsia="en-US"/>
              </w:rPr>
            </w:pPr>
            <w:r w:rsidRPr="00FA23EA">
              <w:rPr>
                <w:lang w:eastAsia="en-US"/>
              </w:rPr>
              <w:t>Наименование проекта</w:t>
            </w:r>
          </w:p>
          <w:p w:rsidR="00013301" w:rsidRPr="00FA23EA" w:rsidRDefault="00013301" w:rsidP="00727B6C">
            <w:pPr>
              <w:spacing w:line="247" w:lineRule="auto"/>
              <w:jc w:val="center"/>
              <w:rPr>
                <w:lang w:eastAsia="en-US"/>
              </w:rPr>
            </w:pPr>
            <w:r w:rsidRPr="00FA23EA">
              <w:rPr>
                <w:lang w:eastAsia="en-US"/>
              </w:rPr>
              <w:t>правового акта</w:t>
            </w:r>
          </w:p>
          <w:p w:rsidR="00013301" w:rsidRPr="00FA23EA" w:rsidRDefault="00013301" w:rsidP="00727B6C">
            <w:pPr>
              <w:spacing w:line="247" w:lineRule="auto"/>
              <w:jc w:val="center"/>
              <w:rPr>
                <w:lang w:eastAsia="en-US"/>
              </w:rPr>
            </w:pPr>
          </w:p>
        </w:tc>
        <w:tc>
          <w:tcPr>
            <w:tcW w:w="2160" w:type="dxa"/>
            <w:vAlign w:val="center"/>
          </w:tcPr>
          <w:p w:rsidR="00013301" w:rsidRPr="00FA23EA" w:rsidRDefault="00013301" w:rsidP="00727B6C">
            <w:pPr>
              <w:spacing w:line="247" w:lineRule="auto"/>
              <w:jc w:val="center"/>
              <w:rPr>
                <w:lang w:eastAsia="en-US"/>
              </w:rPr>
            </w:pPr>
            <w:r w:rsidRPr="00FA23EA">
              <w:rPr>
                <w:lang w:eastAsia="en-US"/>
              </w:rPr>
              <w:t>Ответственные</w:t>
            </w:r>
          </w:p>
          <w:p w:rsidR="00013301" w:rsidRPr="00FA23EA" w:rsidRDefault="00013301" w:rsidP="00727B6C">
            <w:pPr>
              <w:spacing w:line="247" w:lineRule="auto"/>
              <w:jc w:val="center"/>
              <w:rPr>
                <w:lang w:eastAsia="en-US"/>
              </w:rPr>
            </w:pPr>
            <w:r w:rsidRPr="00FA23EA">
              <w:rPr>
                <w:lang w:eastAsia="en-US"/>
              </w:rPr>
              <w:t>за подготовку</w:t>
            </w:r>
          </w:p>
          <w:p w:rsidR="00013301" w:rsidRPr="00FA23EA" w:rsidRDefault="00013301" w:rsidP="00727B6C">
            <w:pPr>
              <w:spacing w:line="247" w:lineRule="auto"/>
              <w:jc w:val="center"/>
              <w:rPr>
                <w:lang w:eastAsia="en-US"/>
              </w:rPr>
            </w:pPr>
            <w:r w:rsidRPr="00FA23EA">
              <w:rPr>
                <w:lang w:eastAsia="en-US"/>
              </w:rPr>
              <w:t>и сопровождение проекта правового акта</w:t>
            </w:r>
          </w:p>
        </w:tc>
        <w:tc>
          <w:tcPr>
            <w:tcW w:w="3969" w:type="dxa"/>
            <w:vAlign w:val="center"/>
          </w:tcPr>
          <w:p w:rsidR="00013301" w:rsidRDefault="00013301" w:rsidP="00727B6C">
            <w:pPr>
              <w:spacing w:line="247" w:lineRule="auto"/>
              <w:ind w:left="-57" w:right="-57"/>
              <w:jc w:val="center"/>
              <w:rPr>
                <w:lang w:eastAsia="en-US"/>
              </w:rPr>
            </w:pPr>
            <w:r w:rsidRPr="00FA23EA">
              <w:rPr>
                <w:lang w:eastAsia="en-US"/>
              </w:rPr>
              <w:t xml:space="preserve">Срок рассмотрения на заседании Правительства Ульяновской </w:t>
            </w:r>
            <w:r>
              <w:rPr>
                <w:lang w:eastAsia="en-US"/>
              </w:rPr>
              <w:br/>
            </w:r>
            <w:r w:rsidRPr="00FA23EA">
              <w:rPr>
                <w:lang w:eastAsia="en-US"/>
              </w:rPr>
              <w:t>области (утверждения</w:t>
            </w:r>
          </w:p>
          <w:p w:rsidR="00013301" w:rsidRDefault="00013301" w:rsidP="00727B6C">
            <w:pPr>
              <w:spacing w:line="247" w:lineRule="auto"/>
              <w:ind w:left="-57" w:right="-57"/>
              <w:jc w:val="center"/>
              <w:rPr>
                <w:lang w:eastAsia="en-US"/>
              </w:rPr>
            </w:pPr>
            <w:r w:rsidRPr="00FA23EA">
              <w:rPr>
                <w:lang w:eastAsia="en-US"/>
              </w:rPr>
              <w:t>Губернатором</w:t>
            </w:r>
            <w:r>
              <w:rPr>
                <w:lang w:eastAsia="en-US"/>
              </w:rPr>
              <w:t xml:space="preserve"> </w:t>
            </w:r>
            <w:r w:rsidRPr="00FA23EA">
              <w:rPr>
                <w:lang w:eastAsia="en-US"/>
              </w:rPr>
              <w:t>или Правительством</w:t>
            </w:r>
          </w:p>
          <w:p w:rsidR="00013301" w:rsidRPr="00FA23EA" w:rsidRDefault="00013301" w:rsidP="00727B6C">
            <w:pPr>
              <w:spacing w:line="247" w:lineRule="auto"/>
              <w:ind w:left="-57" w:right="-57"/>
              <w:jc w:val="center"/>
              <w:rPr>
                <w:lang w:eastAsia="en-US"/>
              </w:rPr>
            </w:pPr>
            <w:r w:rsidRPr="00FA23EA">
              <w:rPr>
                <w:lang w:eastAsia="en-US"/>
              </w:rPr>
              <w:t>Ульяновской области)</w:t>
            </w:r>
          </w:p>
        </w:tc>
        <w:tc>
          <w:tcPr>
            <w:tcW w:w="3624" w:type="dxa"/>
            <w:vAlign w:val="center"/>
          </w:tcPr>
          <w:p w:rsidR="00013301" w:rsidRPr="00FA23EA" w:rsidRDefault="00013301" w:rsidP="00727B6C">
            <w:pPr>
              <w:spacing w:line="247" w:lineRule="auto"/>
              <w:jc w:val="center"/>
              <w:rPr>
                <w:lang w:eastAsia="en-US"/>
              </w:rPr>
            </w:pPr>
            <w:r w:rsidRPr="00FA23EA">
              <w:rPr>
                <w:lang w:eastAsia="en-US"/>
              </w:rPr>
              <w:t>Цель принятия</w:t>
            </w:r>
          </w:p>
          <w:p w:rsidR="00013301" w:rsidRPr="00FA23EA" w:rsidRDefault="00013301" w:rsidP="00727B6C">
            <w:pPr>
              <w:spacing w:line="247" w:lineRule="auto"/>
              <w:jc w:val="center"/>
              <w:rPr>
                <w:lang w:eastAsia="en-US"/>
              </w:rPr>
            </w:pPr>
            <w:r w:rsidRPr="00FA23EA">
              <w:rPr>
                <w:lang w:eastAsia="en-US"/>
              </w:rPr>
              <w:t>правового акта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Pr="00FA23EA" w:rsidRDefault="00013301" w:rsidP="003725BB">
            <w:pPr>
              <w:spacing w:line="247" w:lineRule="auto"/>
              <w:rPr>
                <w:lang w:eastAsia="en-US"/>
              </w:rPr>
            </w:pPr>
            <w:bookmarkStart w:id="0" w:name="_GoBack"/>
            <w:bookmarkEnd w:id="0"/>
          </w:p>
        </w:tc>
        <w:tc>
          <w:tcPr>
            <w:tcW w:w="4206" w:type="dxa"/>
          </w:tcPr>
          <w:p w:rsidR="00013301" w:rsidRPr="00FA23EA" w:rsidRDefault="00013301" w:rsidP="003725BB">
            <w:pPr>
              <w:spacing w:line="247" w:lineRule="auto"/>
              <w:rPr>
                <w:b/>
                <w:bCs/>
                <w:lang w:eastAsia="en-US"/>
              </w:rPr>
            </w:pPr>
            <w:r w:rsidRPr="00FA23EA">
              <w:rPr>
                <w:b/>
                <w:bCs/>
                <w:lang w:eastAsia="en-US"/>
              </w:rPr>
              <w:t xml:space="preserve">Постановления Губернатора </w:t>
            </w:r>
          </w:p>
          <w:p w:rsidR="00013301" w:rsidRPr="00FA23EA" w:rsidRDefault="00013301" w:rsidP="003725BB">
            <w:pPr>
              <w:spacing w:line="247" w:lineRule="auto"/>
              <w:rPr>
                <w:b/>
                <w:bCs/>
                <w:lang w:eastAsia="en-US"/>
              </w:rPr>
            </w:pPr>
            <w:r w:rsidRPr="00FA23EA">
              <w:rPr>
                <w:b/>
                <w:bCs/>
                <w:lang w:eastAsia="en-US"/>
              </w:rPr>
              <w:t>Ульяновской области</w:t>
            </w:r>
          </w:p>
        </w:tc>
        <w:tc>
          <w:tcPr>
            <w:tcW w:w="2160" w:type="dxa"/>
          </w:tcPr>
          <w:p w:rsidR="00013301" w:rsidRDefault="00013301" w:rsidP="003A0535"/>
        </w:tc>
        <w:tc>
          <w:tcPr>
            <w:tcW w:w="3969" w:type="dxa"/>
          </w:tcPr>
          <w:p w:rsidR="00013301" w:rsidRPr="00FA23EA" w:rsidRDefault="00013301" w:rsidP="00701785">
            <w:pPr>
              <w:spacing w:line="247" w:lineRule="auto"/>
              <w:rPr>
                <w:lang w:eastAsia="en-US"/>
              </w:rPr>
            </w:pPr>
          </w:p>
        </w:tc>
        <w:tc>
          <w:tcPr>
            <w:tcW w:w="3624" w:type="dxa"/>
          </w:tcPr>
          <w:p w:rsidR="00013301" w:rsidRPr="00614786" w:rsidRDefault="00013301" w:rsidP="003A0535"/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Pr="00FA23EA" w:rsidRDefault="00013301" w:rsidP="009255D3">
            <w:pPr>
              <w:spacing w:line="247" w:lineRule="auto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206" w:type="dxa"/>
          </w:tcPr>
          <w:p w:rsidR="00013301" w:rsidRPr="00AF4E09" w:rsidRDefault="00013301" w:rsidP="00A107EA">
            <w:pPr>
              <w:jc w:val="both"/>
            </w:pPr>
            <w:r>
              <w:t>О внесении изменений в п</w:t>
            </w:r>
            <w:r w:rsidRPr="00AF4E09">
              <w:t>остановление Губернатора Ульяновской обл</w:t>
            </w:r>
            <w:r>
              <w:t>асти</w:t>
            </w:r>
            <w:r w:rsidRPr="00AF4E09">
              <w:t xml:space="preserve"> от 17.12.2013 </w:t>
            </w:r>
            <w:r>
              <w:t xml:space="preserve">  </w:t>
            </w:r>
            <w:r w:rsidRPr="00AF4E09">
              <w:t>№ 219</w:t>
            </w:r>
          </w:p>
        </w:tc>
        <w:tc>
          <w:tcPr>
            <w:tcW w:w="2160" w:type="dxa"/>
          </w:tcPr>
          <w:p w:rsidR="00013301" w:rsidRPr="00AF4E09" w:rsidRDefault="00013301" w:rsidP="00A107EA">
            <w:pPr>
              <w:jc w:val="both"/>
            </w:pPr>
            <w:r w:rsidRPr="00AF4E09">
              <w:t>Министерств</w:t>
            </w:r>
            <w:r>
              <w:t>о</w:t>
            </w:r>
            <w:r w:rsidRPr="00AF4E09">
              <w:t xml:space="preserve">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AF4E09" w:rsidRDefault="00013301" w:rsidP="00A107EA">
            <w:pPr>
              <w:jc w:val="both"/>
            </w:pPr>
            <w:r>
              <w:t>п</w:t>
            </w:r>
            <w:r w:rsidRPr="00AF4E09">
              <w:t>о мере необходимости</w:t>
            </w:r>
          </w:p>
        </w:tc>
        <w:tc>
          <w:tcPr>
            <w:tcW w:w="3624" w:type="dxa"/>
          </w:tcPr>
          <w:p w:rsidR="00013301" w:rsidRPr="00AF4E09" w:rsidRDefault="00013301" w:rsidP="00A107EA">
            <w:pPr>
              <w:jc w:val="both"/>
            </w:pPr>
            <w:r w:rsidRPr="00AF4E09">
              <w:t>Приведение в соответствие с действующим законодательством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Default="00013301" w:rsidP="00A107EA">
            <w:pPr>
              <w:spacing w:line="247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206" w:type="dxa"/>
          </w:tcPr>
          <w:p w:rsidR="00013301" w:rsidRPr="00AF4E09" w:rsidRDefault="00013301" w:rsidP="00A107EA">
            <w:pPr>
              <w:jc w:val="both"/>
            </w:pPr>
            <w:r w:rsidRPr="00AF4E09">
              <w:t>Об утверждении Порядка разрешения разногласий, возникающих по результатам проведения оценки фактического воздействия нормативных правовых актов Ульяновской области,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2160" w:type="dxa"/>
          </w:tcPr>
          <w:p w:rsidR="00013301" w:rsidRPr="00AF4E09" w:rsidRDefault="00013301" w:rsidP="00A107EA">
            <w:pPr>
              <w:jc w:val="both"/>
            </w:pPr>
            <w:r>
              <w:t>Министерство</w:t>
            </w:r>
            <w:r w:rsidRPr="00AF4E09">
              <w:t xml:space="preserve"> экономического развития Ульяновской области </w:t>
            </w:r>
          </w:p>
        </w:tc>
        <w:tc>
          <w:tcPr>
            <w:tcW w:w="3969" w:type="dxa"/>
          </w:tcPr>
          <w:p w:rsidR="00013301" w:rsidRPr="00AF4E09" w:rsidRDefault="00013301" w:rsidP="00A107EA">
            <w:pPr>
              <w:jc w:val="both"/>
            </w:pPr>
            <w:r>
              <w:t>ф</w:t>
            </w:r>
            <w:r w:rsidRPr="00AF4E09">
              <w:t>евраль</w:t>
            </w:r>
          </w:p>
        </w:tc>
        <w:tc>
          <w:tcPr>
            <w:tcW w:w="3624" w:type="dxa"/>
          </w:tcPr>
          <w:p w:rsidR="00013301" w:rsidRPr="00AF4E09" w:rsidRDefault="00013301" w:rsidP="00A107EA">
            <w:pPr>
              <w:jc w:val="both"/>
            </w:pPr>
            <w:r w:rsidRPr="00AF4E09">
              <w:t>После утверждения Порядка проведения  оценки фактического воздействия нормативных правовых актов Ульяновской области, затрагивающих вопросы осуществления предпринимательской и инвестиционной деятельности, необходимо утвердить Порядок разрешения разногласий, возникающих по результатам проведения оценки фактического воздействия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Pr="00FA23EA" w:rsidRDefault="00013301" w:rsidP="00A107EA">
            <w:pPr>
              <w:spacing w:line="247" w:lineRule="auto"/>
              <w:ind w:left="142"/>
              <w:jc w:val="center"/>
              <w:rPr>
                <w:lang w:eastAsia="en-US"/>
              </w:rPr>
            </w:pPr>
          </w:p>
        </w:tc>
        <w:tc>
          <w:tcPr>
            <w:tcW w:w="4206" w:type="dxa"/>
          </w:tcPr>
          <w:p w:rsidR="00013301" w:rsidRPr="001B7515" w:rsidRDefault="00013301" w:rsidP="00A107EA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b/>
                <w:bCs/>
              </w:rPr>
            </w:pPr>
            <w:r w:rsidRPr="001B7515">
              <w:rPr>
                <w:b/>
                <w:bCs/>
              </w:rPr>
              <w:t>Постановления Правительства Ульяновской области</w:t>
            </w:r>
          </w:p>
        </w:tc>
        <w:tc>
          <w:tcPr>
            <w:tcW w:w="2160" w:type="dxa"/>
          </w:tcPr>
          <w:p w:rsidR="00013301" w:rsidRPr="00FA23EA" w:rsidRDefault="00013301" w:rsidP="00A107EA">
            <w:pPr>
              <w:spacing w:line="247" w:lineRule="auto"/>
              <w:jc w:val="both"/>
            </w:pPr>
          </w:p>
        </w:tc>
        <w:tc>
          <w:tcPr>
            <w:tcW w:w="3969" w:type="dxa"/>
          </w:tcPr>
          <w:p w:rsidR="00013301" w:rsidRPr="00FA23EA" w:rsidRDefault="00013301" w:rsidP="00A107EA">
            <w:pPr>
              <w:spacing w:line="247" w:lineRule="auto"/>
              <w:jc w:val="center"/>
            </w:pPr>
          </w:p>
        </w:tc>
        <w:tc>
          <w:tcPr>
            <w:tcW w:w="3624" w:type="dxa"/>
          </w:tcPr>
          <w:p w:rsidR="00013301" w:rsidRPr="00FA23EA" w:rsidRDefault="00013301" w:rsidP="00A107EA">
            <w:pPr>
              <w:spacing w:line="247" w:lineRule="auto"/>
              <w:jc w:val="both"/>
            </w:pP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Pr="00FA23EA" w:rsidRDefault="00013301" w:rsidP="00A107EA">
            <w:pPr>
              <w:spacing w:line="247" w:lineRule="auto"/>
              <w:ind w:left="34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206" w:type="dxa"/>
          </w:tcPr>
          <w:p w:rsidR="00013301" w:rsidRPr="00FA23EA" w:rsidRDefault="00013301" w:rsidP="00A107EA">
            <w:pPr>
              <w:spacing w:line="247" w:lineRule="auto"/>
              <w:jc w:val="both"/>
              <w:outlineLvl w:val="0"/>
            </w:pPr>
            <w:r>
              <w:t>О внесении изменений в постановление Правительства Ульяновской области от 01.12.2010 № 418-П</w:t>
            </w:r>
          </w:p>
        </w:tc>
        <w:tc>
          <w:tcPr>
            <w:tcW w:w="2160" w:type="dxa"/>
          </w:tcPr>
          <w:p w:rsidR="00013301" w:rsidRDefault="00013301" w:rsidP="00A107EA">
            <w:r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FA23EA" w:rsidRDefault="00013301" w:rsidP="00A107EA">
            <w:pPr>
              <w:spacing w:line="247" w:lineRule="auto"/>
              <w:rPr>
                <w:lang w:eastAsia="en-US"/>
              </w:rPr>
            </w:pPr>
            <w:r>
              <w:t>по мере необходимости</w:t>
            </w:r>
          </w:p>
        </w:tc>
        <w:tc>
          <w:tcPr>
            <w:tcW w:w="3624" w:type="dxa"/>
          </w:tcPr>
          <w:p w:rsidR="00013301" w:rsidRPr="00614786" w:rsidRDefault="00013301" w:rsidP="00BF5233">
            <w:pPr>
              <w:jc w:val="both"/>
            </w:pPr>
            <w:r w:rsidRPr="00614786">
              <w:t>Изменение критериев присвоения статуса особо значимого инвестиционного проекта Ульян</w:t>
            </w:r>
            <w:r>
              <w:t>овской</w:t>
            </w:r>
            <w:r w:rsidRPr="00614786">
              <w:t xml:space="preserve"> о6л</w:t>
            </w:r>
            <w:r>
              <w:t>ас</w:t>
            </w:r>
            <w:r w:rsidRPr="00614786">
              <w:t>ти</w:t>
            </w:r>
            <w:r>
              <w:t>,</w:t>
            </w:r>
            <w:r w:rsidRPr="00614786">
              <w:t xml:space="preserve"> актуализация норм 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206" w:type="dxa"/>
          </w:tcPr>
          <w:p w:rsidR="00013301" w:rsidRPr="00614786" w:rsidRDefault="00013301" w:rsidP="00BF5233">
            <w:pPr>
              <w:jc w:val="both"/>
            </w:pPr>
            <w:r>
              <w:t>О</w:t>
            </w:r>
            <w:r w:rsidRPr="00614786">
              <w:t xml:space="preserve"> внесении изменений в отдельные нормативные правовые акты Правительства Ульяновской области</w:t>
            </w:r>
          </w:p>
        </w:tc>
        <w:tc>
          <w:tcPr>
            <w:tcW w:w="2160" w:type="dxa"/>
          </w:tcPr>
          <w:p w:rsidR="00013301" w:rsidRDefault="00013301" w:rsidP="00BF5233">
            <w:pPr>
              <w:jc w:val="both"/>
            </w:pPr>
            <w:r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Default="00013301" w:rsidP="00BF5233">
            <w:pPr>
              <w:jc w:val="both"/>
            </w:pPr>
            <w:r>
              <w:t>по мере необходимости</w:t>
            </w:r>
          </w:p>
        </w:tc>
        <w:tc>
          <w:tcPr>
            <w:tcW w:w="3624" w:type="dxa"/>
          </w:tcPr>
          <w:p w:rsidR="00013301" w:rsidRPr="00614786" w:rsidRDefault="00013301" w:rsidP="00BF5233">
            <w:pPr>
              <w:jc w:val="both"/>
            </w:pPr>
            <w:r w:rsidRPr="00614786">
              <w:t xml:space="preserve">Приведение в соответствие с законодательством, актуализация норм областного законодательства 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206" w:type="dxa"/>
          </w:tcPr>
          <w:p w:rsidR="00013301" w:rsidRPr="00614786" w:rsidRDefault="00013301" w:rsidP="00BF5233">
            <w:pPr>
              <w:jc w:val="both"/>
            </w:pPr>
            <w:r>
              <w:t>О</w:t>
            </w:r>
            <w:r w:rsidRPr="00614786">
              <w:t xml:space="preserve"> внесении изменений в постановление Правительства Ульяновской области от 05.02.2008</w:t>
            </w:r>
            <w:r>
              <w:t xml:space="preserve">  </w:t>
            </w:r>
            <w:r w:rsidRPr="00614786">
              <w:t xml:space="preserve"> </w:t>
            </w:r>
            <w:r>
              <w:t>№</w:t>
            </w:r>
            <w:r w:rsidRPr="00614786">
              <w:t xml:space="preserve"> 3/46-П</w:t>
            </w:r>
          </w:p>
        </w:tc>
        <w:tc>
          <w:tcPr>
            <w:tcW w:w="2160" w:type="dxa"/>
          </w:tcPr>
          <w:p w:rsidR="00013301" w:rsidRDefault="00013301" w:rsidP="00BF5233">
            <w:pPr>
              <w:jc w:val="both"/>
            </w:pPr>
            <w:r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Default="00013301" w:rsidP="00BF5233">
            <w:pPr>
              <w:jc w:val="both"/>
            </w:pPr>
            <w:r>
              <w:t>по мере необходимости</w:t>
            </w:r>
          </w:p>
        </w:tc>
        <w:tc>
          <w:tcPr>
            <w:tcW w:w="3624" w:type="dxa"/>
          </w:tcPr>
          <w:p w:rsidR="00013301" w:rsidRPr="00614786" w:rsidRDefault="00013301" w:rsidP="00BF5233">
            <w:pPr>
              <w:jc w:val="both"/>
            </w:pPr>
            <w:r w:rsidRPr="00614786">
              <w:t>Изменение критериев присвоения статуса приоритетного инвестиционного проекта Ульяновской области</w:t>
            </w:r>
            <w:r>
              <w:t xml:space="preserve">, </w:t>
            </w:r>
            <w:r w:rsidRPr="00614786">
              <w:t>актуализация норм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4206" w:type="dxa"/>
          </w:tcPr>
          <w:p w:rsidR="00013301" w:rsidRPr="00614786" w:rsidRDefault="00013301" w:rsidP="00BF5233">
            <w:pPr>
              <w:jc w:val="both"/>
            </w:pPr>
            <w:r>
              <w:t>О</w:t>
            </w:r>
            <w:r w:rsidRPr="00614786">
              <w:t xml:space="preserve"> внесении изменений в поста</w:t>
            </w:r>
            <w:r>
              <w:t>н</w:t>
            </w:r>
            <w:r w:rsidRPr="00614786">
              <w:t>овление Правительства Ульяновской области от 20.05.20 13</w:t>
            </w:r>
            <w:r>
              <w:t xml:space="preserve"> </w:t>
            </w:r>
            <w:r w:rsidRPr="00614786">
              <w:t xml:space="preserve"> </w:t>
            </w:r>
            <w:r>
              <w:t>№</w:t>
            </w:r>
            <w:r w:rsidRPr="00614786">
              <w:t xml:space="preserve"> 20/179-П</w:t>
            </w:r>
          </w:p>
        </w:tc>
        <w:tc>
          <w:tcPr>
            <w:tcW w:w="2160" w:type="dxa"/>
          </w:tcPr>
          <w:p w:rsidR="00013301" w:rsidRDefault="00013301" w:rsidP="00BF5233">
            <w:pPr>
              <w:jc w:val="both"/>
            </w:pPr>
            <w:r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Default="00013301" w:rsidP="00BF5233">
            <w:pPr>
              <w:jc w:val="both"/>
            </w:pPr>
            <w:r>
              <w:t>по мере необходимости</w:t>
            </w:r>
          </w:p>
        </w:tc>
        <w:tc>
          <w:tcPr>
            <w:tcW w:w="3624" w:type="dxa"/>
          </w:tcPr>
          <w:p w:rsidR="00013301" w:rsidRPr="00614786" w:rsidRDefault="00013301" w:rsidP="00BF5233">
            <w:pPr>
              <w:jc w:val="both"/>
            </w:pPr>
            <w:r w:rsidRPr="00614786">
              <w:t>Внесение изменений в перечень мероприятий по развитию инфраструктуры муниципального образова</w:t>
            </w:r>
            <w:r>
              <w:t>н</w:t>
            </w:r>
            <w:r w:rsidRPr="00614786">
              <w:t xml:space="preserve">ия «город </w:t>
            </w:r>
            <w:r>
              <w:t>Д</w:t>
            </w:r>
            <w:r w:rsidRPr="00614786">
              <w:t>имитровград», пред</w:t>
            </w:r>
            <w:r>
              <w:t>п</w:t>
            </w:r>
            <w:r w:rsidRPr="00614786">
              <w:t>олагающих ф</w:t>
            </w:r>
            <w:r>
              <w:t>инан</w:t>
            </w:r>
            <w:r w:rsidRPr="00614786">
              <w:t>сирование из областного бюджета Ульяновской области в виде иных межбюджетн</w:t>
            </w:r>
            <w:r>
              <w:t>ы</w:t>
            </w:r>
            <w:r w:rsidRPr="00614786">
              <w:t xml:space="preserve">х трансфертов бюджету муниципального образования «город </w:t>
            </w:r>
            <w:r>
              <w:t>Д</w:t>
            </w:r>
            <w:r w:rsidRPr="00614786">
              <w:t>имитро</w:t>
            </w:r>
            <w:r>
              <w:t>в</w:t>
            </w:r>
            <w:r w:rsidRPr="00614786">
              <w:t>град»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4206" w:type="dxa"/>
          </w:tcPr>
          <w:p w:rsidR="00013301" w:rsidRDefault="00013301" w:rsidP="00BF5233">
            <w:pPr>
              <w:jc w:val="both"/>
            </w:pPr>
            <w:r>
              <w:t>О</w:t>
            </w:r>
            <w:r w:rsidRPr="00614786">
              <w:t xml:space="preserve"> внесении изменений в поста</w:t>
            </w:r>
            <w:r>
              <w:t>н</w:t>
            </w:r>
            <w:r w:rsidRPr="00614786">
              <w:t>овление Правит</w:t>
            </w:r>
            <w:r>
              <w:t>ельства Ульяновской области от 11.09.20</w:t>
            </w:r>
            <w:r w:rsidRPr="00614786">
              <w:t xml:space="preserve">13 </w:t>
            </w:r>
            <w:r>
              <w:t>№</w:t>
            </w:r>
            <w:r w:rsidRPr="00614786">
              <w:t xml:space="preserve"> </w:t>
            </w:r>
            <w:r>
              <w:t>37/417-</w:t>
            </w:r>
            <w:r w:rsidRPr="00614786">
              <w:t>П</w:t>
            </w:r>
          </w:p>
        </w:tc>
        <w:tc>
          <w:tcPr>
            <w:tcW w:w="2160" w:type="dxa"/>
          </w:tcPr>
          <w:p w:rsidR="00013301" w:rsidRDefault="00013301" w:rsidP="00BF5233">
            <w:pPr>
              <w:jc w:val="both"/>
            </w:pPr>
            <w:r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Default="00013301" w:rsidP="00BF5233">
            <w:pPr>
              <w:jc w:val="both"/>
            </w:pPr>
            <w:r>
              <w:t>по мере необходимости</w:t>
            </w:r>
          </w:p>
        </w:tc>
        <w:tc>
          <w:tcPr>
            <w:tcW w:w="3624" w:type="dxa"/>
          </w:tcPr>
          <w:p w:rsidR="00013301" w:rsidRPr="00614786" w:rsidRDefault="00013301" w:rsidP="00BF5233">
            <w:pPr>
              <w:jc w:val="both"/>
            </w:pPr>
            <w:r>
              <w:t xml:space="preserve">Внесение изменений в государственную программу </w:t>
            </w:r>
            <w:r w:rsidRPr="00801897">
              <w:t>Ульяновской области «Формирование благоприятного инвестиционного климата в Ульяновской области» на 2014-2018 годы</w:t>
            </w:r>
            <w:r w:rsidRPr="00614786">
              <w:t xml:space="preserve"> в соответстви</w:t>
            </w:r>
            <w:r>
              <w:t>и</w:t>
            </w:r>
            <w:r w:rsidRPr="00614786">
              <w:t xml:space="preserve"> с </w:t>
            </w:r>
            <w:r>
              <w:t>областным бюджетом Ульяновской области</w:t>
            </w:r>
            <w:r w:rsidRPr="00614786">
              <w:t xml:space="preserve"> </w:t>
            </w:r>
            <w:r>
              <w:t xml:space="preserve">и </w:t>
            </w:r>
            <w:r w:rsidRPr="00614786">
              <w:t>законодательством</w:t>
            </w:r>
            <w:r>
              <w:t xml:space="preserve"> 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4206" w:type="dxa"/>
          </w:tcPr>
          <w:p w:rsidR="00013301" w:rsidRDefault="00013301" w:rsidP="00BF5233">
            <w:pPr>
              <w:jc w:val="both"/>
            </w:pPr>
            <w:r>
              <w:t>О признании утратившим силу постановления Правительства Ульяновской области от</w:t>
            </w:r>
            <w:r w:rsidRPr="00393C39">
              <w:rPr>
                <w:sz w:val="28"/>
                <w:szCs w:val="28"/>
              </w:rPr>
              <w:t xml:space="preserve"> </w:t>
            </w:r>
            <w:r w:rsidRPr="00393C39">
              <w:rPr>
                <w:sz w:val="20"/>
                <w:szCs w:val="20"/>
              </w:rPr>
              <w:t xml:space="preserve"> </w:t>
            </w:r>
            <w:r w:rsidRPr="00383FE8">
              <w:t xml:space="preserve">11.04.2014 </w:t>
            </w:r>
          </w:p>
          <w:p w:rsidR="00013301" w:rsidRPr="00393C39" w:rsidRDefault="00013301" w:rsidP="00BF5233">
            <w:pPr>
              <w:jc w:val="both"/>
              <w:rPr>
                <w:b/>
                <w:bCs/>
              </w:rPr>
            </w:pPr>
            <w:r w:rsidRPr="00383FE8">
              <w:t>№ 118-П</w:t>
            </w:r>
          </w:p>
        </w:tc>
        <w:tc>
          <w:tcPr>
            <w:tcW w:w="2160" w:type="dxa"/>
          </w:tcPr>
          <w:p w:rsidR="00013301" w:rsidRPr="00393C39" w:rsidRDefault="00013301" w:rsidP="00BF5233">
            <w:pPr>
              <w:jc w:val="both"/>
              <w:rPr>
                <w:b/>
                <w:bCs/>
              </w:rPr>
            </w:pPr>
            <w:r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383FE8" w:rsidRDefault="00013301" w:rsidP="00BF5233">
            <w:pPr>
              <w:jc w:val="both"/>
            </w:pPr>
            <w:r w:rsidRPr="00383FE8">
              <w:t>по мере необходимости</w:t>
            </w:r>
          </w:p>
        </w:tc>
        <w:tc>
          <w:tcPr>
            <w:tcW w:w="3624" w:type="dxa"/>
          </w:tcPr>
          <w:p w:rsidR="00013301" w:rsidRPr="00393C39" w:rsidRDefault="00013301" w:rsidP="00BF5233">
            <w:pPr>
              <w:jc w:val="both"/>
              <w:rPr>
                <w:b/>
                <w:bCs/>
              </w:rPr>
            </w:pPr>
            <w:r>
              <w:t>Приведение в соответствии с законодательством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4206" w:type="dxa"/>
          </w:tcPr>
          <w:p w:rsidR="00013301" w:rsidRDefault="00013301" w:rsidP="00BF5233">
            <w:pPr>
              <w:jc w:val="both"/>
            </w:pPr>
            <w:r>
              <w:t xml:space="preserve">О признании утратившим силу постановления Правительства Ульяновской области от 09.10.2014 </w:t>
            </w:r>
          </w:p>
          <w:p w:rsidR="00013301" w:rsidRPr="00393C39" w:rsidRDefault="00013301" w:rsidP="00BF5233">
            <w:pPr>
              <w:jc w:val="both"/>
              <w:rPr>
                <w:b/>
                <w:bCs/>
              </w:rPr>
            </w:pPr>
            <w:r>
              <w:t>№ 460-П</w:t>
            </w:r>
          </w:p>
        </w:tc>
        <w:tc>
          <w:tcPr>
            <w:tcW w:w="2160" w:type="dxa"/>
          </w:tcPr>
          <w:p w:rsidR="00013301" w:rsidRPr="00393C39" w:rsidRDefault="00013301" w:rsidP="00BF5233">
            <w:pPr>
              <w:jc w:val="both"/>
              <w:rPr>
                <w:b/>
                <w:bCs/>
              </w:rPr>
            </w:pPr>
            <w:r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383FE8" w:rsidRDefault="00013301" w:rsidP="00BF5233">
            <w:pPr>
              <w:jc w:val="both"/>
            </w:pPr>
            <w:r w:rsidRPr="00383FE8">
              <w:t>по мере необходимости</w:t>
            </w:r>
          </w:p>
        </w:tc>
        <w:tc>
          <w:tcPr>
            <w:tcW w:w="3624" w:type="dxa"/>
          </w:tcPr>
          <w:p w:rsidR="00013301" w:rsidRPr="00393C39" w:rsidRDefault="00013301" w:rsidP="00BF5233">
            <w:pPr>
              <w:jc w:val="both"/>
              <w:rPr>
                <w:b/>
                <w:bCs/>
              </w:rPr>
            </w:pPr>
            <w:r>
              <w:t>Приведение в соответствии с законодательством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4206" w:type="dxa"/>
          </w:tcPr>
          <w:p w:rsidR="00013301" w:rsidRPr="00035FB8" w:rsidRDefault="00013301" w:rsidP="00BF5233">
            <w:pPr>
              <w:jc w:val="both"/>
            </w:pPr>
            <w:r w:rsidRPr="00035FB8">
              <w:t>О внесении изменений в постановление Правительства Ульяновской области от 11.09.2013 № 37/418-П</w:t>
            </w:r>
          </w:p>
        </w:tc>
        <w:tc>
          <w:tcPr>
            <w:tcW w:w="2160" w:type="dxa"/>
          </w:tcPr>
          <w:p w:rsidR="00013301" w:rsidRPr="00035FB8" w:rsidRDefault="00013301" w:rsidP="00BF5233">
            <w:pPr>
              <w:jc w:val="both"/>
            </w:pPr>
            <w:r w:rsidRPr="00035FB8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035FB8" w:rsidRDefault="00013301" w:rsidP="00BF5233">
            <w:pPr>
              <w:jc w:val="both"/>
            </w:pPr>
            <w:r w:rsidRPr="00035FB8">
              <w:t>по мере необходимости</w:t>
            </w:r>
          </w:p>
        </w:tc>
        <w:tc>
          <w:tcPr>
            <w:tcW w:w="3624" w:type="dxa"/>
          </w:tcPr>
          <w:p w:rsidR="00013301" w:rsidRPr="00035FB8" w:rsidRDefault="00013301" w:rsidP="00BF5233">
            <w:pPr>
              <w:jc w:val="both"/>
            </w:pPr>
            <w:r w:rsidRPr="00035FB8">
              <w:t>в целях увеличения/уменьшения объёма средств областного бюджета Ульяновской области, выделяемых на финансирование мероприятий программы;</w:t>
            </w:r>
          </w:p>
          <w:p w:rsidR="00013301" w:rsidRPr="00035FB8" w:rsidRDefault="00013301" w:rsidP="00BF5233">
            <w:pPr>
              <w:jc w:val="both"/>
            </w:pPr>
            <w:r w:rsidRPr="00035FB8">
              <w:t>приведение в соответствие с законодательством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4206" w:type="dxa"/>
          </w:tcPr>
          <w:p w:rsidR="00013301" w:rsidRPr="00614786" w:rsidRDefault="00013301" w:rsidP="00BF5233">
            <w:pPr>
              <w:jc w:val="both"/>
            </w:pPr>
            <w:r>
              <w:t>О</w:t>
            </w:r>
            <w:r w:rsidRPr="00614786">
              <w:t xml:space="preserve"> внесении изменений в отдельные нормативные правовые акты Правительства Ульяновской области</w:t>
            </w:r>
          </w:p>
        </w:tc>
        <w:tc>
          <w:tcPr>
            <w:tcW w:w="2160" w:type="dxa"/>
          </w:tcPr>
          <w:p w:rsidR="00013301" w:rsidRDefault="00013301" w:rsidP="00BF5233">
            <w:pPr>
              <w:jc w:val="both"/>
            </w:pPr>
            <w:r w:rsidRPr="00035FB8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Default="00013301" w:rsidP="00BF5233">
            <w:pPr>
              <w:jc w:val="both"/>
            </w:pPr>
            <w:r>
              <w:t>сентябрь</w:t>
            </w:r>
          </w:p>
        </w:tc>
        <w:tc>
          <w:tcPr>
            <w:tcW w:w="3624" w:type="dxa"/>
          </w:tcPr>
          <w:p w:rsidR="00013301" w:rsidRDefault="00013301" w:rsidP="00BF5233">
            <w:pPr>
              <w:jc w:val="both"/>
            </w:pPr>
            <w:r>
              <w:t>Приведение в соответствие с приказом Минэкономразвития России, регулирующим предоставление субсидий  на государственную поддержку малого и среднего предпринимательства субъектами Российской Федерации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10.</w:t>
            </w:r>
          </w:p>
        </w:tc>
        <w:tc>
          <w:tcPr>
            <w:tcW w:w="4206" w:type="dxa"/>
          </w:tcPr>
          <w:p w:rsidR="00013301" w:rsidRDefault="00013301" w:rsidP="00BF5233">
            <w:pPr>
              <w:jc w:val="both"/>
            </w:pPr>
            <w:r>
              <w:t>О внесении изменений в постановление Правительства Ульяновской области от 14.04.2014   № 8/125-П</w:t>
            </w:r>
          </w:p>
        </w:tc>
        <w:tc>
          <w:tcPr>
            <w:tcW w:w="2160" w:type="dxa"/>
          </w:tcPr>
          <w:p w:rsidR="00013301" w:rsidRDefault="00013301" w:rsidP="00BF5233">
            <w:pPr>
              <w:jc w:val="both"/>
            </w:pPr>
            <w:r w:rsidRPr="00035FB8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Default="00013301" w:rsidP="00BF5233">
            <w:pPr>
              <w:jc w:val="both"/>
            </w:pPr>
            <w:r>
              <w:t>по мере необходимости</w:t>
            </w:r>
          </w:p>
          <w:p w:rsidR="00013301" w:rsidRDefault="00013301" w:rsidP="00BF5233">
            <w:pPr>
              <w:jc w:val="both"/>
            </w:pPr>
          </w:p>
        </w:tc>
        <w:tc>
          <w:tcPr>
            <w:tcW w:w="3624" w:type="dxa"/>
          </w:tcPr>
          <w:p w:rsidR="00013301" w:rsidRPr="00FF365E" w:rsidRDefault="00013301" w:rsidP="00BF5233">
            <w:pPr>
              <w:jc w:val="both"/>
            </w:pPr>
            <w:r w:rsidRPr="00FF365E">
              <w:t xml:space="preserve">Приведение Положения о Министерстве </w:t>
            </w:r>
            <w:r>
              <w:t>экономического развития</w:t>
            </w:r>
            <w:r w:rsidRPr="00FF365E">
              <w:t xml:space="preserve"> Ульяновской области в соответствие с законодательством, а также в соответствие с возложенными функциями и полномочиями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11.</w:t>
            </w:r>
          </w:p>
        </w:tc>
        <w:tc>
          <w:tcPr>
            <w:tcW w:w="4206" w:type="dxa"/>
          </w:tcPr>
          <w:p w:rsidR="00013301" w:rsidRPr="002E0273" w:rsidRDefault="00013301" w:rsidP="00BF5233">
            <w:pPr>
              <w:jc w:val="both"/>
            </w:pPr>
            <w:r w:rsidRPr="002E0273">
              <w:t xml:space="preserve">О внесении изменений в постановление Правительства Ульяновской области от 27.02.2012 </w:t>
            </w:r>
            <w:r>
              <w:t xml:space="preserve">  №</w:t>
            </w:r>
            <w:r w:rsidRPr="002E0273">
              <w:t xml:space="preserve"> 9/80-П</w:t>
            </w:r>
          </w:p>
        </w:tc>
        <w:tc>
          <w:tcPr>
            <w:tcW w:w="2160" w:type="dxa"/>
          </w:tcPr>
          <w:p w:rsidR="00013301" w:rsidRPr="00035FB8" w:rsidRDefault="00013301" w:rsidP="00BF5233">
            <w:pPr>
              <w:jc w:val="both"/>
            </w:pPr>
            <w:r w:rsidRPr="00035FB8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Default="00013301" w:rsidP="00BF5233">
            <w:pPr>
              <w:jc w:val="both"/>
            </w:pPr>
            <w:r>
              <w:t>по мере необходимости</w:t>
            </w:r>
          </w:p>
        </w:tc>
        <w:tc>
          <w:tcPr>
            <w:tcW w:w="3624" w:type="dxa"/>
          </w:tcPr>
          <w:p w:rsidR="00013301" w:rsidRDefault="00013301" w:rsidP="00BF5233">
            <w:pPr>
              <w:jc w:val="both"/>
            </w:pPr>
            <w:r>
              <w:t>Внесение изменений в Перечень</w:t>
            </w:r>
          </w:p>
          <w:p w:rsidR="00013301" w:rsidRDefault="00013301" w:rsidP="00BF5233">
            <w:pPr>
              <w:jc w:val="both"/>
            </w:pPr>
            <w:r>
              <w:t>исполнительных органов государственной власти Ульяновской области, уполномоченных</w:t>
            </w:r>
          </w:p>
          <w:p w:rsidR="00013301" w:rsidRDefault="00013301" w:rsidP="00BF5233">
            <w:pPr>
              <w:jc w:val="both"/>
            </w:pPr>
            <w:r>
              <w:t>на осуществление регионально</w:t>
            </w:r>
          </w:p>
          <w:p w:rsidR="00013301" w:rsidRDefault="00013301" w:rsidP="00BF5233">
            <w:pPr>
              <w:jc w:val="both"/>
            </w:pPr>
            <w:r>
              <w:t>го государственного контроля</w:t>
            </w:r>
          </w:p>
          <w:p w:rsidR="00013301" w:rsidRPr="00064DF2" w:rsidRDefault="00013301" w:rsidP="00BF5233">
            <w:pPr>
              <w:jc w:val="both"/>
            </w:pPr>
            <w:r>
              <w:t>(надзора) на территории Улья</w:t>
            </w:r>
            <w:r w:rsidRPr="00064DF2">
              <w:t>новской области, и Перечень должностных лиц исполнительных органов государственной власти Ульяновской области, уполномоченных на осуществление регионального государственного контроля (надзора) на территории Ульяновской области, в связи с кадровыми изменениями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12.</w:t>
            </w:r>
          </w:p>
        </w:tc>
        <w:tc>
          <w:tcPr>
            <w:tcW w:w="4206" w:type="dxa"/>
          </w:tcPr>
          <w:p w:rsidR="00013301" w:rsidRPr="00531783" w:rsidRDefault="00013301" w:rsidP="00BF5233">
            <w:pPr>
              <w:jc w:val="both"/>
            </w:pPr>
            <w:r w:rsidRPr="00531783">
              <w:t>О внесении изменений в постановление Правительства Ульяновской области от 11.03.2012</w:t>
            </w:r>
            <w:r>
              <w:t xml:space="preserve"> № </w:t>
            </w:r>
            <w:r w:rsidRPr="00531783">
              <w:t>113-П</w:t>
            </w:r>
          </w:p>
        </w:tc>
        <w:tc>
          <w:tcPr>
            <w:tcW w:w="2160" w:type="dxa"/>
          </w:tcPr>
          <w:p w:rsidR="00013301" w:rsidRPr="00035FB8" w:rsidRDefault="00013301" w:rsidP="00BF5233">
            <w:pPr>
              <w:jc w:val="both"/>
            </w:pPr>
            <w:r w:rsidRPr="00035FB8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Default="00013301" w:rsidP="00BF5233">
            <w:pPr>
              <w:jc w:val="both"/>
            </w:pPr>
            <w:r>
              <w:t>по мере необходимости</w:t>
            </w:r>
          </w:p>
        </w:tc>
        <w:tc>
          <w:tcPr>
            <w:tcW w:w="3624" w:type="dxa"/>
          </w:tcPr>
          <w:p w:rsidR="00013301" w:rsidRPr="00531783" w:rsidRDefault="00013301" w:rsidP="00BF5233">
            <w:pPr>
              <w:jc w:val="both"/>
            </w:pPr>
            <w:r>
              <w:t>Приведение Порядка организации и осуществления регионального государственного контроля (надзора) в области регу</w:t>
            </w:r>
            <w:r w:rsidRPr="00531783">
              <w:t>лируем</w:t>
            </w:r>
            <w:r>
              <w:t>ы</w:t>
            </w:r>
            <w:r w:rsidRPr="00531783">
              <w:t>х государством цен (тарифов) в соответствие с законодательством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13.</w:t>
            </w:r>
          </w:p>
        </w:tc>
        <w:tc>
          <w:tcPr>
            <w:tcW w:w="4206" w:type="dxa"/>
          </w:tcPr>
          <w:p w:rsidR="00013301" w:rsidRDefault="00013301" w:rsidP="00BF5233">
            <w:pPr>
              <w:jc w:val="both"/>
            </w:pPr>
            <w:r w:rsidRPr="009E45FD">
              <w:t>Об установлении порядка проведения мониторинга закупок для обеспечения государственных нужд Ульяновской области</w:t>
            </w:r>
          </w:p>
        </w:tc>
        <w:tc>
          <w:tcPr>
            <w:tcW w:w="2160" w:type="dxa"/>
          </w:tcPr>
          <w:p w:rsidR="00013301" w:rsidRPr="00035FB8" w:rsidRDefault="00013301" w:rsidP="00BF5233">
            <w:pPr>
              <w:jc w:val="both"/>
            </w:pPr>
            <w:r w:rsidRPr="00035FB8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Default="00013301" w:rsidP="00BF5233">
            <w:pPr>
              <w:jc w:val="both"/>
            </w:pPr>
            <w:r>
              <w:t>д</w:t>
            </w:r>
            <w:r w:rsidRPr="004772AB">
              <w:t xml:space="preserve">екабрь </w:t>
            </w:r>
          </w:p>
        </w:tc>
        <w:tc>
          <w:tcPr>
            <w:tcW w:w="3624" w:type="dxa"/>
          </w:tcPr>
          <w:p w:rsidR="00013301" w:rsidRDefault="00013301" w:rsidP="00BF5233">
            <w:pPr>
              <w:jc w:val="both"/>
            </w:pPr>
            <w:r w:rsidRPr="009E45FD">
              <w:t>Обобщение, систематизация и оценка информации об осуществлении закупок, в том числе реализации планов закупок и планов-графиков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14.</w:t>
            </w:r>
          </w:p>
        </w:tc>
        <w:tc>
          <w:tcPr>
            <w:tcW w:w="4206" w:type="dxa"/>
          </w:tcPr>
          <w:p w:rsidR="00013301" w:rsidRPr="00AF4E09" w:rsidRDefault="00013301" w:rsidP="00BF5233">
            <w:pPr>
              <w:jc w:val="both"/>
            </w:pPr>
            <w:r>
              <w:t>О внесении</w:t>
            </w:r>
            <w:r w:rsidRPr="00AF4E09">
              <w:t xml:space="preserve"> изменений в постановление Правительства Ульяновской области от 16.12.2013 № 607-П</w:t>
            </w:r>
          </w:p>
        </w:tc>
        <w:tc>
          <w:tcPr>
            <w:tcW w:w="2160" w:type="dxa"/>
          </w:tcPr>
          <w:p w:rsidR="00013301" w:rsidRPr="00AF4E09" w:rsidRDefault="00013301" w:rsidP="00BF5233">
            <w:pPr>
              <w:jc w:val="both"/>
            </w:pPr>
            <w:r w:rsidRPr="00AF4E09">
              <w:t>Министерств</w:t>
            </w:r>
            <w:r>
              <w:t>о</w:t>
            </w:r>
            <w:r w:rsidRPr="00AF4E09">
              <w:t xml:space="preserve">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AF4E09" w:rsidRDefault="00013301" w:rsidP="00BF5233">
            <w:pPr>
              <w:jc w:val="both"/>
            </w:pPr>
            <w:r>
              <w:t>п</w:t>
            </w:r>
            <w:r w:rsidRPr="00AF4E09">
              <w:t>о мере необходимости</w:t>
            </w:r>
          </w:p>
        </w:tc>
        <w:tc>
          <w:tcPr>
            <w:tcW w:w="3624" w:type="dxa"/>
          </w:tcPr>
          <w:p w:rsidR="00013301" w:rsidRPr="00AF4E09" w:rsidRDefault="00013301" w:rsidP="00BF5233">
            <w:pPr>
              <w:jc w:val="both"/>
            </w:pPr>
            <w:r w:rsidRPr="00AF4E09">
              <w:t>Приведение в соответствие с действующим законодательством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4206" w:type="dxa"/>
          </w:tcPr>
          <w:p w:rsidR="00013301" w:rsidRPr="00AF4E09" w:rsidRDefault="00013301" w:rsidP="00BF5233">
            <w:pPr>
              <w:jc w:val="both"/>
            </w:pPr>
            <w:r>
              <w:t>О в</w:t>
            </w:r>
            <w:r w:rsidRPr="00AF4E09">
              <w:t>несени</w:t>
            </w:r>
            <w:r>
              <w:t>и</w:t>
            </w:r>
            <w:r w:rsidRPr="00AF4E09">
              <w:t xml:space="preserve"> изменений в постановление Правительства Ульяновской обл</w:t>
            </w:r>
            <w:r>
              <w:t>асти</w:t>
            </w:r>
            <w:r w:rsidRPr="00AF4E09">
              <w:t xml:space="preserve"> от 17.04.2013 </w:t>
            </w:r>
            <w:r>
              <w:t xml:space="preserve">   </w:t>
            </w:r>
            <w:r w:rsidRPr="00AF4E09">
              <w:t xml:space="preserve">№ 136-П </w:t>
            </w:r>
          </w:p>
        </w:tc>
        <w:tc>
          <w:tcPr>
            <w:tcW w:w="2160" w:type="dxa"/>
          </w:tcPr>
          <w:p w:rsidR="00013301" w:rsidRPr="00AF4E09" w:rsidRDefault="00013301" w:rsidP="00BF5233">
            <w:pPr>
              <w:jc w:val="both"/>
            </w:pPr>
            <w:r w:rsidRPr="00AF4E09">
              <w:t>Министерств</w:t>
            </w:r>
            <w:r>
              <w:t>о</w:t>
            </w:r>
            <w:r w:rsidRPr="00AF4E09">
              <w:t xml:space="preserve"> экономического развития Ульяновской области </w:t>
            </w:r>
          </w:p>
        </w:tc>
        <w:tc>
          <w:tcPr>
            <w:tcW w:w="3969" w:type="dxa"/>
          </w:tcPr>
          <w:p w:rsidR="00013301" w:rsidRPr="00AF4E09" w:rsidRDefault="00013301" w:rsidP="00BF5233">
            <w:pPr>
              <w:jc w:val="both"/>
            </w:pPr>
            <w:r>
              <w:t>п</w:t>
            </w:r>
            <w:r w:rsidRPr="00AF4E09">
              <w:t>о мере необходимости</w:t>
            </w:r>
          </w:p>
        </w:tc>
        <w:tc>
          <w:tcPr>
            <w:tcW w:w="3624" w:type="dxa"/>
          </w:tcPr>
          <w:p w:rsidR="00013301" w:rsidRPr="00AF4E09" w:rsidRDefault="00013301" w:rsidP="00BF5233">
            <w:pPr>
              <w:jc w:val="both"/>
            </w:pPr>
            <w:r w:rsidRPr="00AF4E09">
              <w:t>Приведение в соответствие с действующим законодательством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4206" w:type="dxa"/>
          </w:tcPr>
          <w:p w:rsidR="00013301" w:rsidRPr="00727B6C" w:rsidRDefault="00013301" w:rsidP="00BF5233">
            <w:pPr>
              <w:jc w:val="both"/>
            </w:pPr>
            <w:r w:rsidRPr="00727B6C">
              <w:t xml:space="preserve">О внесении изменений в постановление Правительства Ульяновской области от 11.09.2013 </w:t>
            </w:r>
            <w:r>
              <w:t xml:space="preserve">   </w:t>
            </w:r>
            <w:r w:rsidRPr="00727B6C">
              <w:t>№ 425-П</w:t>
            </w:r>
          </w:p>
        </w:tc>
        <w:tc>
          <w:tcPr>
            <w:tcW w:w="2160" w:type="dxa"/>
          </w:tcPr>
          <w:p w:rsidR="00013301" w:rsidRDefault="00013301" w:rsidP="00BF5233">
            <w:pPr>
              <w:jc w:val="both"/>
            </w:pPr>
            <w:r w:rsidRPr="00A05641">
              <w:t xml:space="preserve">Министерство экономического развития Ульяновской области </w:t>
            </w:r>
          </w:p>
        </w:tc>
        <w:tc>
          <w:tcPr>
            <w:tcW w:w="3969" w:type="dxa"/>
          </w:tcPr>
          <w:p w:rsidR="00013301" w:rsidRPr="00727B6C" w:rsidRDefault="00013301" w:rsidP="00BF5233">
            <w:pPr>
              <w:jc w:val="both"/>
            </w:pPr>
            <w:r>
              <w:t>п</w:t>
            </w:r>
            <w:r w:rsidRPr="00727B6C">
              <w:t>о мере необходимости</w:t>
            </w:r>
          </w:p>
        </w:tc>
        <w:tc>
          <w:tcPr>
            <w:tcW w:w="3624" w:type="dxa"/>
          </w:tcPr>
          <w:p w:rsidR="00013301" w:rsidRPr="00727B6C" w:rsidRDefault="00013301" w:rsidP="00BF5233">
            <w:pPr>
              <w:jc w:val="both"/>
            </w:pPr>
            <w:r w:rsidRPr="00727B6C">
              <w:t>Внесение изменений в номинации конкурса и тематики проектов</w:t>
            </w: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Pr="00FA23EA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</w:p>
        </w:tc>
        <w:tc>
          <w:tcPr>
            <w:tcW w:w="4206" w:type="dxa"/>
          </w:tcPr>
          <w:p w:rsidR="00013301" w:rsidRPr="00FA23EA" w:rsidRDefault="00013301" w:rsidP="00BF5233">
            <w:pPr>
              <w:spacing w:line="247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Распоряжения </w:t>
            </w:r>
            <w:r w:rsidRPr="00FA23EA">
              <w:rPr>
                <w:b/>
                <w:bCs/>
                <w:lang w:eastAsia="en-US"/>
              </w:rPr>
              <w:t xml:space="preserve">Губернатора </w:t>
            </w:r>
          </w:p>
          <w:p w:rsidR="00013301" w:rsidRPr="00FA23EA" w:rsidRDefault="00013301" w:rsidP="00BF5233">
            <w:pPr>
              <w:spacing w:line="247" w:lineRule="auto"/>
              <w:jc w:val="both"/>
              <w:outlineLvl w:val="0"/>
            </w:pPr>
            <w:r w:rsidRPr="00FA23EA">
              <w:rPr>
                <w:b/>
                <w:bCs/>
                <w:lang w:eastAsia="en-US"/>
              </w:rPr>
              <w:t>Ульяновской области</w:t>
            </w:r>
          </w:p>
        </w:tc>
        <w:tc>
          <w:tcPr>
            <w:tcW w:w="2160" w:type="dxa"/>
          </w:tcPr>
          <w:p w:rsidR="00013301" w:rsidRDefault="00013301" w:rsidP="00BF5233">
            <w:pPr>
              <w:jc w:val="both"/>
            </w:pPr>
          </w:p>
        </w:tc>
        <w:tc>
          <w:tcPr>
            <w:tcW w:w="3969" w:type="dxa"/>
          </w:tcPr>
          <w:p w:rsidR="00013301" w:rsidRPr="00FA23EA" w:rsidRDefault="00013301" w:rsidP="00BF5233">
            <w:pPr>
              <w:spacing w:line="247" w:lineRule="auto"/>
              <w:jc w:val="both"/>
            </w:pPr>
          </w:p>
        </w:tc>
        <w:tc>
          <w:tcPr>
            <w:tcW w:w="3624" w:type="dxa"/>
          </w:tcPr>
          <w:p w:rsidR="00013301" w:rsidRPr="00FA23EA" w:rsidRDefault="00013301" w:rsidP="00BF5233">
            <w:pPr>
              <w:autoSpaceDE w:val="0"/>
              <w:autoSpaceDN w:val="0"/>
              <w:adjustRightInd w:val="0"/>
              <w:spacing w:line="247" w:lineRule="auto"/>
              <w:jc w:val="both"/>
            </w:pPr>
          </w:p>
        </w:tc>
      </w:tr>
      <w:tr w:rsidR="00013301" w:rsidRPr="00FA23EA">
        <w:trPr>
          <w:trHeight w:val="20"/>
        </w:trPr>
        <w:tc>
          <w:tcPr>
            <w:tcW w:w="582" w:type="dxa"/>
          </w:tcPr>
          <w:p w:rsidR="00013301" w:rsidRPr="00FA23EA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206" w:type="dxa"/>
          </w:tcPr>
          <w:p w:rsidR="00013301" w:rsidRPr="00FA23EA" w:rsidRDefault="00013301" w:rsidP="00BF5233">
            <w:pPr>
              <w:spacing w:line="247" w:lineRule="auto"/>
              <w:jc w:val="both"/>
              <w:outlineLvl w:val="0"/>
            </w:pPr>
            <w:r>
              <w:t>О</w:t>
            </w:r>
            <w:r w:rsidRPr="00614786">
              <w:t xml:space="preserve"> внесении изменений в распоряжение Губернатора Ульяновской области от 17.05.2007 </w:t>
            </w:r>
            <w:r>
              <w:t xml:space="preserve">   №</w:t>
            </w:r>
            <w:r w:rsidRPr="00614786">
              <w:t xml:space="preserve"> 267-р</w:t>
            </w:r>
          </w:p>
        </w:tc>
        <w:tc>
          <w:tcPr>
            <w:tcW w:w="2160" w:type="dxa"/>
          </w:tcPr>
          <w:p w:rsidR="00013301" w:rsidRPr="00FA23EA" w:rsidRDefault="00013301" w:rsidP="00BF5233">
            <w:pPr>
              <w:spacing w:line="247" w:lineRule="auto"/>
              <w:jc w:val="both"/>
            </w:pPr>
            <w:r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FA23EA" w:rsidRDefault="00013301" w:rsidP="00BF5233">
            <w:pPr>
              <w:spacing w:line="247" w:lineRule="auto"/>
              <w:jc w:val="both"/>
            </w:pPr>
            <w:r>
              <w:t>по мере необходимости</w:t>
            </w:r>
          </w:p>
        </w:tc>
        <w:tc>
          <w:tcPr>
            <w:tcW w:w="3624" w:type="dxa"/>
          </w:tcPr>
          <w:p w:rsidR="00013301" w:rsidRPr="00FA23EA" w:rsidRDefault="00013301" w:rsidP="00BF5233">
            <w:pPr>
              <w:autoSpaceDE w:val="0"/>
              <w:autoSpaceDN w:val="0"/>
              <w:adjustRightInd w:val="0"/>
              <w:spacing w:line="247" w:lineRule="auto"/>
              <w:jc w:val="both"/>
            </w:pPr>
            <w:r>
              <w:t>Актуализация состава конкурсной комиссии по предоставлению в залог объектов залогового фонда Ульяновской области в связи с кадровыми изменениями</w:t>
            </w: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Pr="001B7515" w:rsidRDefault="00013301" w:rsidP="00BF5233">
            <w:pPr>
              <w:spacing w:line="247" w:lineRule="auto"/>
              <w:ind w:left="34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4206" w:type="dxa"/>
          </w:tcPr>
          <w:p w:rsidR="00013301" w:rsidRPr="001B7515" w:rsidRDefault="00013301" w:rsidP="00BF5233">
            <w:pPr>
              <w:spacing w:line="247" w:lineRule="auto"/>
              <w:jc w:val="both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Распоряжения</w:t>
            </w:r>
            <w:r w:rsidRPr="001B7515">
              <w:rPr>
                <w:b/>
                <w:bCs/>
              </w:rPr>
              <w:t xml:space="preserve"> Правительства Ульяновской области</w:t>
            </w:r>
          </w:p>
        </w:tc>
        <w:tc>
          <w:tcPr>
            <w:tcW w:w="2160" w:type="dxa"/>
          </w:tcPr>
          <w:p w:rsidR="00013301" w:rsidRPr="001B7515" w:rsidRDefault="00013301" w:rsidP="00BF5233">
            <w:pPr>
              <w:spacing w:line="247" w:lineRule="auto"/>
              <w:jc w:val="both"/>
              <w:rPr>
                <w:b/>
                <w:bCs/>
              </w:rPr>
            </w:pPr>
          </w:p>
        </w:tc>
        <w:tc>
          <w:tcPr>
            <w:tcW w:w="3969" w:type="dxa"/>
          </w:tcPr>
          <w:p w:rsidR="00013301" w:rsidRPr="001B7515" w:rsidRDefault="00013301" w:rsidP="00BF5233">
            <w:pPr>
              <w:spacing w:line="247" w:lineRule="auto"/>
              <w:jc w:val="both"/>
              <w:rPr>
                <w:b/>
                <w:bCs/>
              </w:rPr>
            </w:pPr>
          </w:p>
        </w:tc>
        <w:tc>
          <w:tcPr>
            <w:tcW w:w="3624" w:type="dxa"/>
          </w:tcPr>
          <w:p w:rsidR="00013301" w:rsidRPr="001B7515" w:rsidRDefault="00013301" w:rsidP="00BF5233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b/>
                <w:bCs/>
              </w:rPr>
            </w:pP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Pr="001B7515" w:rsidRDefault="00013301" w:rsidP="00BF5233">
            <w:pPr>
              <w:spacing w:line="247" w:lineRule="auto"/>
              <w:ind w:left="34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</w:t>
            </w:r>
          </w:p>
        </w:tc>
        <w:tc>
          <w:tcPr>
            <w:tcW w:w="4206" w:type="dxa"/>
          </w:tcPr>
          <w:p w:rsidR="00013301" w:rsidRPr="00D27784" w:rsidRDefault="00013301" w:rsidP="00BF5233">
            <w:pPr>
              <w:pStyle w:val="BodyText"/>
              <w:spacing w:after="0"/>
              <w:jc w:val="both"/>
              <w:rPr>
                <w:rStyle w:val="apple-style-span"/>
                <w:color w:val="000000"/>
              </w:rPr>
            </w:pPr>
            <w:r w:rsidRPr="00D27784">
              <w:rPr>
                <w:rStyle w:val="apple-style-span"/>
                <w:color w:val="000000"/>
              </w:rPr>
              <w:t>Об утверждении Инвестиционного меморандума Ульяновской области на 2015 год</w:t>
            </w:r>
          </w:p>
          <w:p w:rsidR="00013301" w:rsidRPr="00D27784" w:rsidRDefault="00013301" w:rsidP="00BF5233">
            <w:pPr>
              <w:jc w:val="both"/>
            </w:pPr>
          </w:p>
        </w:tc>
        <w:tc>
          <w:tcPr>
            <w:tcW w:w="2160" w:type="dxa"/>
          </w:tcPr>
          <w:p w:rsidR="00013301" w:rsidRPr="00D27784" w:rsidRDefault="00013301" w:rsidP="00BF5233">
            <w:pPr>
              <w:pStyle w:val="BodyText"/>
              <w:spacing w:after="0"/>
              <w:jc w:val="both"/>
              <w:rPr>
                <w:rStyle w:val="apple-style-span"/>
                <w:color w:val="000000"/>
              </w:rPr>
            </w:pPr>
            <w:r w:rsidRPr="00D27784">
              <w:rPr>
                <w:rStyle w:val="apple-style-span"/>
                <w:color w:val="000000"/>
              </w:rPr>
              <w:t>Министерств</w:t>
            </w:r>
            <w:r>
              <w:rPr>
                <w:rStyle w:val="apple-style-span"/>
                <w:color w:val="000000"/>
              </w:rPr>
              <w:t>о</w:t>
            </w:r>
            <w:r w:rsidRPr="00D27784">
              <w:rPr>
                <w:rStyle w:val="apple-style-span"/>
                <w:color w:val="000000"/>
              </w:rPr>
              <w:t xml:space="preserve">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D27784" w:rsidRDefault="00013301" w:rsidP="00BF5233">
            <w:pPr>
              <w:pStyle w:val="BodyText"/>
              <w:spacing w:after="0"/>
              <w:jc w:val="both"/>
              <w:rPr>
                <w:rStyle w:val="apple-style-span"/>
                <w:color w:val="000000"/>
              </w:rPr>
            </w:pPr>
            <w:r w:rsidRPr="00D27784">
              <w:rPr>
                <w:rStyle w:val="apple-style-span"/>
                <w:color w:val="000000"/>
              </w:rPr>
              <w:t>март</w:t>
            </w:r>
          </w:p>
          <w:p w:rsidR="00013301" w:rsidRPr="00D27784" w:rsidRDefault="00013301" w:rsidP="00BF5233">
            <w:pPr>
              <w:pStyle w:val="BodyText"/>
              <w:spacing w:after="0"/>
              <w:jc w:val="both"/>
              <w:rPr>
                <w:rStyle w:val="apple-style-span"/>
                <w:color w:val="000000"/>
              </w:rPr>
            </w:pPr>
          </w:p>
        </w:tc>
        <w:tc>
          <w:tcPr>
            <w:tcW w:w="3624" w:type="dxa"/>
          </w:tcPr>
          <w:p w:rsidR="00013301" w:rsidRDefault="00013301" w:rsidP="00BF5233">
            <w:pPr>
              <w:pStyle w:val="BodyText"/>
              <w:spacing w:after="0"/>
              <w:ind w:firstLine="49"/>
              <w:jc w:val="both"/>
              <w:rPr>
                <w:rStyle w:val="apple-style-span"/>
                <w:color w:val="000000"/>
              </w:rPr>
            </w:pPr>
            <w:r w:rsidRPr="00D27784">
              <w:rPr>
                <w:rStyle w:val="apple-style-span"/>
                <w:color w:val="000000"/>
              </w:rPr>
              <w:t>Инвестиционный меморандум Ульяновской области разрабатывается на основе Инвестиционного послания Губернатора Ульяновской области в целях определения целей, задач, базовых принципов и инструментов реализации инвестиционной политики Ульянов</w:t>
            </w:r>
            <w:r>
              <w:rPr>
                <w:rStyle w:val="apple-style-span"/>
                <w:color w:val="000000"/>
              </w:rPr>
              <w:t>ской области на предстоящий год</w:t>
            </w:r>
          </w:p>
          <w:p w:rsidR="00013301" w:rsidRPr="00D27784" w:rsidRDefault="00013301" w:rsidP="00BF5233">
            <w:pPr>
              <w:pStyle w:val="BodyText"/>
              <w:spacing w:after="0"/>
              <w:ind w:firstLine="49"/>
              <w:jc w:val="both"/>
              <w:rPr>
                <w:rStyle w:val="apple-style-span"/>
                <w:color w:val="000000"/>
              </w:rPr>
            </w:pP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Pr="008A084E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 w:rsidRPr="008A084E">
              <w:rPr>
                <w:lang w:eastAsia="en-US"/>
              </w:rPr>
              <w:t>2.</w:t>
            </w:r>
          </w:p>
        </w:tc>
        <w:tc>
          <w:tcPr>
            <w:tcW w:w="4206" w:type="dxa"/>
          </w:tcPr>
          <w:p w:rsidR="00013301" w:rsidRPr="00D27784" w:rsidRDefault="00013301" w:rsidP="00BF5233">
            <w:pPr>
              <w:jc w:val="both"/>
            </w:pPr>
            <w:r w:rsidRPr="00D27784">
              <w:t>О конкурсной комиссии ежегодного областного конкурса «Инвестор года»</w:t>
            </w:r>
          </w:p>
        </w:tc>
        <w:tc>
          <w:tcPr>
            <w:tcW w:w="2160" w:type="dxa"/>
          </w:tcPr>
          <w:p w:rsidR="00013301" w:rsidRPr="00D27784" w:rsidRDefault="00013301" w:rsidP="00BF5233">
            <w:pPr>
              <w:jc w:val="both"/>
            </w:pPr>
            <w:r w:rsidRPr="00D27784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D27784" w:rsidRDefault="00013301" w:rsidP="00BF5233">
            <w:pPr>
              <w:jc w:val="both"/>
            </w:pPr>
            <w:r w:rsidRPr="00D27784">
              <w:t>по мере</w:t>
            </w:r>
            <w:r>
              <w:t xml:space="preserve"> </w:t>
            </w:r>
            <w:r w:rsidRPr="00D27784">
              <w:t>необходимости</w:t>
            </w:r>
          </w:p>
        </w:tc>
        <w:tc>
          <w:tcPr>
            <w:tcW w:w="3624" w:type="dxa"/>
          </w:tcPr>
          <w:p w:rsidR="00013301" w:rsidRDefault="00013301" w:rsidP="00BF5233">
            <w:pPr>
              <w:jc w:val="both"/>
            </w:pPr>
            <w:r w:rsidRPr="00D27784">
              <w:t>Реализация постановления Правительства Ульяновской области от 18.11.2010 № 403-П «О ежегодном областном конкурсе «Инвестор года»</w:t>
            </w:r>
          </w:p>
          <w:p w:rsidR="00013301" w:rsidRPr="00D27784" w:rsidRDefault="00013301" w:rsidP="00BF5233">
            <w:pPr>
              <w:jc w:val="both"/>
            </w:pP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Pr="008A084E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 w:rsidRPr="008A084E">
              <w:rPr>
                <w:lang w:eastAsia="en-US"/>
              </w:rPr>
              <w:t>3.</w:t>
            </w:r>
          </w:p>
        </w:tc>
        <w:tc>
          <w:tcPr>
            <w:tcW w:w="4206" w:type="dxa"/>
          </w:tcPr>
          <w:p w:rsidR="00013301" w:rsidRPr="00D27784" w:rsidRDefault="00013301" w:rsidP="00BF5233">
            <w:pPr>
              <w:jc w:val="both"/>
            </w:pPr>
            <w:r w:rsidRPr="00D27784">
              <w:t>О победителях ежегодного областного конкурса «Инвестор года»</w:t>
            </w:r>
          </w:p>
        </w:tc>
        <w:tc>
          <w:tcPr>
            <w:tcW w:w="2160" w:type="dxa"/>
          </w:tcPr>
          <w:p w:rsidR="00013301" w:rsidRPr="00D27784" w:rsidRDefault="00013301" w:rsidP="00BF5233">
            <w:pPr>
              <w:jc w:val="both"/>
            </w:pPr>
            <w:r w:rsidRPr="00D27784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D27784" w:rsidRDefault="00013301" w:rsidP="00BF5233">
            <w:pPr>
              <w:jc w:val="both"/>
            </w:pPr>
            <w:r w:rsidRPr="00D27784">
              <w:t>по мере</w:t>
            </w:r>
            <w:r>
              <w:t xml:space="preserve"> </w:t>
            </w:r>
            <w:r w:rsidRPr="00D27784">
              <w:t>необходимости</w:t>
            </w:r>
          </w:p>
        </w:tc>
        <w:tc>
          <w:tcPr>
            <w:tcW w:w="3624" w:type="dxa"/>
          </w:tcPr>
          <w:p w:rsidR="00013301" w:rsidRDefault="00013301" w:rsidP="00BF5233">
            <w:pPr>
              <w:jc w:val="both"/>
            </w:pPr>
            <w:r w:rsidRPr="00D27784">
              <w:t>Подведение итогов ежегодного областного конкурса «Инвестор года», учреждённого постановлением Правительства Ульяновской области от 18.11.2010 403-П</w:t>
            </w:r>
          </w:p>
          <w:p w:rsidR="00013301" w:rsidRPr="00D27784" w:rsidRDefault="00013301" w:rsidP="00BF5233">
            <w:pPr>
              <w:jc w:val="both"/>
            </w:pP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Pr="001B7515" w:rsidRDefault="00013301" w:rsidP="00BF5233">
            <w:pPr>
              <w:spacing w:line="247" w:lineRule="auto"/>
              <w:ind w:left="34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4.</w:t>
            </w:r>
          </w:p>
        </w:tc>
        <w:tc>
          <w:tcPr>
            <w:tcW w:w="4206" w:type="dxa"/>
          </w:tcPr>
          <w:p w:rsidR="00013301" w:rsidRPr="00D27784" w:rsidRDefault="00013301" w:rsidP="00BF5233">
            <w:pPr>
              <w:jc w:val="both"/>
            </w:pPr>
            <w:r w:rsidRPr="00D27784">
              <w:t xml:space="preserve">Об особо значимом </w:t>
            </w:r>
            <w:r>
              <w:t>и</w:t>
            </w:r>
            <w:r w:rsidRPr="00D27784">
              <w:t>нвестиционном проекте Ульяновской области</w:t>
            </w:r>
          </w:p>
        </w:tc>
        <w:tc>
          <w:tcPr>
            <w:tcW w:w="2160" w:type="dxa"/>
          </w:tcPr>
          <w:p w:rsidR="00013301" w:rsidRPr="00D27784" w:rsidRDefault="00013301" w:rsidP="00BF5233">
            <w:pPr>
              <w:jc w:val="both"/>
            </w:pPr>
            <w:r w:rsidRPr="00D27784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D27784" w:rsidRDefault="00013301" w:rsidP="00BF5233">
            <w:pPr>
              <w:jc w:val="both"/>
            </w:pPr>
            <w:r w:rsidRPr="00D27784">
              <w:t>по мере</w:t>
            </w:r>
            <w:r>
              <w:t xml:space="preserve"> </w:t>
            </w:r>
            <w:r w:rsidRPr="00D27784">
              <w:t>необходимости</w:t>
            </w:r>
          </w:p>
        </w:tc>
        <w:tc>
          <w:tcPr>
            <w:tcW w:w="3624" w:type="dxa"/>
          </w:tcPr>
          <w:p w:rsidR="00013301" w:rsidRPr="00D27784" w:rsidRDefault="00013301" w:rsidP="00BF5233">
            <w:pPr>
              <w:jc w:val="both"/>
            </w:pPr>
            <w:r w:rsidRPr="00D27784">
              <w:t>Реализация пункта 8 статьи 5, статьи 8 Закона Ульяновской области от 15.03.2005 М 019-ЗО «О развитии инвестиционной деятельности на территории Ульяновской области»</w:t>
            </w: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5.</w:t>
            </w:r>
          </w:p>
        </w:tc>
        <w:tc>
          <w:tcPr>
            <w:tcW w:w="4206" w:type="dxa"/>
          </w:tcPr>
          <w:p w:rsidR="00013301" w:rsidRPr="00D27784" w:rsidRDefault="00013301" w:rsidP="00BF5233">
            <w:pPr>
              <w:jc w:val="both"/>
            </w:pPr>
            <w:r w:rsidRPr="00D27784">
              <w:t>О лишении статуса особо значимого инвестиционного проекта Ульяновской области</w:t>
            </w:r>
          </w:p>
        </w:tc>
        <w:tc>
          <w:tcPr>
            <w:tcW w:w="2160" w:type="dxa"/>
          </w:tcPr>
          <w:p w:rsidR="00013301" w:rsidRPr="00D27784" w:rsidRDefault="00013301" w:rsidP="00BF5233">
            <w:pPr>
              <w:jc w:val="both"/>
            </w:pPr>
            <w:r w:rsidRPr="00D27784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D27784" w:rsidRDefault="00013301" w:rsidP="00BF5233">
            <w:pPr>
              <w:jc w:val="both"/>
            </w:pPr>
            <w:r w:rsidRPr="00D27784">
              <w:t>по мере</w:t>
            </w:r>
            <w:r>
              <w:t xml:space="preserve"> </w:t>
            </w:r>
            <w:r w:rsidRPr="00D27784">
              <w:t>необходимости</w:t>
            </w:r>
          </w:p>
        </w:tc>
        <w:tc>
          <w:tcPr>
            <w:tcW w:w="3624" w:type="dxa"/>
          </w:tcPr>
          <w:p w:rsidR="00013301" w:rsidRPr="00D27784" w:rsidRDefault="00013301" w:rsidP="00BF5233">
            <w:pPr>
              <w:jc w:val="both"/>
            </w:pPr>
            <w:r w:rsidRPr="00D27784">
              <w:t>Реализация пункта 8 статьи 5, части 12 статьи 8 Закона Ульяновской области от 15.03.2005 № 019-ЗО «О развитии инвестиционной деятельности на территории Ульяновской области»</w:t>
            </w: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6.</w:t>
            </w:r>
          </w:p>
        </w:tc>
        <w:tc>
          <w:tcPr>
            <w:tcW w:w="4206" w:type="dxa"/>
          </w:tcPr>
          <w:p w:rsidR="00013301" w:rsidRPr="00D27784" w:rsidRDefault="00013301" w:rsidP="00BF5233">
            <w:pPr>
              <w:jc w:val="both"/>
            </w:pPr>
            <w:r w:rsidRPr="00D27784">
              <w:t>О приоритетном инвестиционном проекте Ульяновской области</w:t>
            </w:r>
          </w:p>
        </w:tc>
        <w:tc>
          <w:tcPr>
            <w:tcW w:w="2160" w:type="dxa"/>
          </w:tcPr>
          <w:p w:rsidR="00013301" w:rsidRPr="00D27784" w:rsidRDefault="00013301" w:rsidP="00BF5233">
            <w:pPr>
              <w:jc w:val="both"/>
            </w:pPr>
            <w:r w:rsidRPr="00D27784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D27784" w:rsidRDefault="00013301" w:rsidP="00BF5233">
            <w:pPr>
              <w:jc w:val="both"/>
            </w:pPr>
            <w:r w:rsidRPr="00D27784">
              <w:t>по мере</w:t>
            </w:r>
            <w:r>
              <w:t xml:space="preserve"> </w:t>
            </w:r>
            <w:r w:rsidRPr="00D27784">
              <w:t>необходимости</w:t>
            </w:r>
          </w:p>
        </w:tc>
        <w:tc>
          <w:tcPr>
            <w:tcW w:w="3624" w:type="dxa"/>
          </w:tcPr>
          <w:p w:rsidR="00013301" w:rsidRPr="00D27784" w:rsidRDefault="00013301" w:rsidP="00BF5233">
            <w:pPr>
              <w:jc w:val="both"/>
            </w:pPr>
            <w:r w:rsidRPr="00D27784">
              <w:t>Реализация пункта 4 статьи 5, статьи 7 Закона Ульяновской</w:t>
            </w:r>
          </w:p>
          <w:p w:rsidR="00013301" w:rsidRPr="00D27784" w:rsidRDefault="00013301" w:rsidP="00BF5233">
            <w:pPr>
              <w:jc w:val="both"/>
            </w:pPr>
            <w:r w:rsidRPr="00D27784">
              <w:t>области от 15.03.2005 № 019-ЗО «О развитии инвестиционной деятельности на территории Ульяновской области», постановления Правительства Ульяновской области от 05.02.2008</w:t>
            </w:r>
            <w:r>
              <w:t xml:space="preserve"> </w:t>
            </w:r>
            <w:r w:rsidRPr="00D27784">
              <w:t>№ 3/46-П «Об утверждении Порядка проведения отбора инвестиционных проектов и бизнес- планов на присвоение им статуса приоритетного инвестиционного проекта Ульяновской области»</w:t>
            </w: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7.</w:t>
            </w:r>
          </w:p>
        </w:tc>
        <w:tc>
          <w:tcPr>
            <w:tcW w:w="4206" w:type="dxa"/>
          </w:tcPr>
          <w:p w:rsidR="00013301" w:rsidRPr="00D27784" w:rsidRDefault="00013301" w:rsidP="00BF5233">
            <w:pPr>
              <w:jc w:val="both"/>
            </w:pPr>
            <w:r w:rsidRPr="00D27784">
              <w:t>О приостановке применения статуса приоритетного инвестиционного проекта Ульяновской области</w:t>
            </w:r>
          </w:p>
        </w:tc>
        <w:tc>
          <w:tcPr>
            <w:tcW w:w="2160" w:type="dxa"/>
          </w:tcPr>
          <w:p w:rsidR="00013301" w:rsidRPr="00D27784" w:rsidRDefault="00013301" w:rsidP="00BF5233">
            <w:pPr>
              <w:jc w:val="both"/>
            </w:pPr>
            <w:r w:rsidRPr="00D27784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D27784" w:rsidRDefault="00013301" w:rsidP="00BF5233">
            <w:pPr>
              <w:jc w:val="both"/>
            </w:pPr>
            <w:r w:rsidRPr="00D27784">
              <w:t>по мере</w:t>
            </w:r>
            <w:r>
              <w:t xml:space="preserve"> </w:t>
            </w:r>
            <w:r w:rsidRPr="00D27784">
              <w:t>необходимости</w:t>
            </w:r>
          </w:p>
        </w:tc>
        <w:tc>
          <w:tcPr>
            <w:tcW w:w="3624" w:type="dxa"/>
          </w:tcPr>
          <w:p w:rsidR="00013301" w:rsidRPr="00D27784" w:rsidRDefault="00013301" w:rsidP="00BF5233">
            <w:pPr>
              <w:jc w:val="both"/>
            </w:pPr>
            <w:r w:rsidRPr="00D27784">
              <w:t>Реализация пункта 4 статьи 5 части 7 статьи 7 Закона Ульяновской области от 15.03.2005 № 019-ЗО «О развитии инвестиционной деятельности на территории Ульяновской области»</w:t>
            </w: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8.</w:t>
            </w:r>
          </w:p>
        </w:tc>
        <w:tc>
          <w:tcPr>
            <w:tcW w:w="4206" w:type="dxa"/>
          </w:tcPr>
          <w:p w:rsidR="00013301" w:rsidRPr="00D27784" w:rsidRDefault="00013301" w:rsidP="00BF5233">
            <w:pPr>
              <w:jc w:val="both"/>
            </w:pPr>
            <w:r w:rsidRPr="00D27784">
              <w:t>О лишении статуса приоритетного инвестиционного проекта Ульяновской области</w:t>
            </w:r>
          </w:p>
        </w:tc>
        <w:tc>
          <w:tcPr>
            <w:tcW w:w="2160" w:type="dxa"/>
          </w:tcPr>
          <w:p w:rsidR="00013301" w:rsidRPr="00D27784" w:rsidRDefault="00013301" w:rsidP="00BF5233">
            <w:pPr>
              <w:jc w:val="both"/>
            </w:pPr>
            <w:r w:rsidRPr="00D27784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D27784" w:rsidRDefault="00013301" w:rsidP="00BF5233">
            <w:pPr>
              <w:jc w:val="both"/>
            </w:pPr>
            <w:r w:rsidRPr="00D27784">
              <w:t>по мере</w:t>
            </w:r>
            <w:r>
              <w:t xml:space="preserve"> </w:t>
            </w:r>
            <w:r w:rsidRPr="00D27784">
              <w:t>необходимости</w:t>
            </w:r>
          </w:p>
        </w:tc>
        <w:tc>
          <w:tcPr>
            <w:tcW w:w="3624" w:type="dxa"/>
          </w:tcPr>
          <w:p w:rsidR="00013301" w:rsidRPr="00D27784" w:rsidRDefault="00013301" w:rsidP="00BF5233">
            <w:pPr>
              <w:jc w:val="both"/>
            </w:pPr>
            <w:r w:rsidRPr="00D27784">
              <w:t>Реализация пункта 4 статьи части б статьи 7 Закона Ульяновской области от 15.03.2005 № 019-ЗО «О развитии инвестиционной деятельности на территории Ульяновской области»</w:t>
            </w: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9.</w:t>
            </w:r>
          </w:p>
        </w:tc>
        <w:tc>
          <w:tcPr>
            <w:tcW w:w="4206" w:type="dxa"/>
          </w:tcPr>
          <w:p w:rsidR="00013301" w:rsidRPr="00D27784" w:rsidRDefault="00013301" w:rsidP="00BF5233">
            <w:pPr>
              <w:jc w:val="both"/>
            </w:pPr>
            <w:r w:rsidRPr="00D27784">
              <w:t>Об определении фактического срока окупаемости инвестиционных затрат организации, реализующей приоритетный инвестиционный проект Ульяновской области</w:t>
            </w:r>
          </w:p>
        </w:tc>
        <w:tc>
          <w:tcPr>
            <w:tcW w:w="2160" w:type="dxa"/>
          </w:tcPr>
          <w:p w:rsidR="00013301" w:rsidRPr="00D27784" w:rsidRDefault="00013301" w:rsidP="00BF5233">
            <w:pPr>
              <w:jc w:val="both"/>
            </w:pPr>
            <w:r w:rsidRPr="00D27784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D27784" w:rsidRDefault="00013301" w:rsidP="00BF5233">
            <w:pPr>
              <w:jc w:val="both"/>
            </w:pPr>
            <w:r w:rsidRPr="00D27784">
              <w:t>по мере</w:t>
            </w:r>
            <w:r>
              <w:t xml:space="preserve"> </w:t>
            </w:r>
            <w:r w:rsidRPr="00D27784">
              <w:t>необходимости</w:t>
            </w:r>
          </w:p>
        </w:tc>
        <w:tc>
          <w:tcPr>
            <w:tcW w:w="3624" w:type="dxa"/>
          </w:tcPr>
          <w:p w:rsidR="00013301" w:rsidRPr="00D27784" w:rsidRDefault="00013301" w:rsidP="00BF5233">
            <w:pPr>
              <w:jc w:val="both"/>
            </w:pPr>
            <w:r w:rsidRPr="00D27784">
              <w:t>Реализация пункта 4 статьи 5, части 2 статьи б Закона Ульяновской области от 15.03.2005 № 019-ЗО «О развитии инвестиционной деятельности на территории Ульяновской области»</w:t>
            </w: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10.</w:t>
            </w:r>
          </w:p>
        </w:tc>
        <w:tc>
          <w:tcPr>
            <w:tcW w:w="4206" w:type="dxa"/>
          </w:tcPr>
          <w:p w:rsidR="00013301" w:rsidRPr="00D27784" w:rsidRDefault="00013301" w:rsidP="00BF5233">
            <w:pPr>
              <w:jc w:val="both"/>
            </w:pPr>
            <w:r w:rsidRPr="00D27784">
              <w:t>О подтверждении факта завершения реализации особо значимого инвестиционного проекта Ульяновской области</w:t>
            </w:r>
          </w:p>
        </w:tc>
        <w:tc>
          <w:tcPr>
            <w:tcW w:w="2160" w:type="dxa"/>
          </w:tcPr>
          <w:p w:rsidR="00013301" w:rsidRPr="00D27784" w:rsidRDefault="00013301" w:rsidP="00BF5233">
            <w:pPr>
              <w:jc w:val="both"/>
            </w:pPr>
            <w:r w:rsidRPr="00D27784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D27784" w:rsidRDefault="00013301" w:rsidP="00BF5233">
            <w:pPr>
              <w:jc w:val="both"/>
            </w:pPr>
            <w:r w:rsidRPr="00D27784">
              <w:t>по мере</w:t>
            </w:r>
            <w:r>
              <w:t xml:space="preserve"> </w:t>
            </w:r>
            <w:r w:rsidRPr="00D27784">
              <w:t>необходимости</w:t>
            </w:r>
          </w:p>
        </w:tc>
        <w:tc>
          <w:tcPr>
            <w:tcW w:w="3624" w:type="dxa"/>
          </w:tcPr>
          <w:p w:rsidR="00013301" w:rsidRPr="00D27784" w:rsidRDefault="00013301" w:rsidP="00BF5233">
            <w:pPr>
              <w:jc w:val="both"/>
            </w:pPr>
            <w:r w:rsidRPr="00D27784">
              <w:t>Реализация пункта 8 статьи 5, части 9 статьи 8 Закона Ульяновской области от 15.03.2005 № 019-ЗО «О развитии инвестиционной деятельности на территории Ульяновской области»</w:t>
            </w: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11.</w:t>
            </w:r>
          </w:p>
        </w:tc>
        <w:tc>
          <w:tcPr>
            <w:tcW w:w="4206" w:type="dxa"/>
          </w:tcPr>
          <w:p w:rsidR="00013301" w:rsidRPr="00D27784" w:rsidRDefault="00013301" w:rsidP="00BF5233">
            <w:pPr>
              <w:jc w:val="both"/>
            </w:pPr>
            <w:r w:rsidRPr="00D27784">
              <w:t>О внесении изменений в распоряжение Правительства Ульяновской области от 06.05.2010 № 256-пр</w:t>
            </w:r>
          </w:p>
        </w:tc>
        <w:tc>
          <w:tcPr>
            <w:tcW w:w="2160" w:type="dxa"/>
          </w:tcPr>
          <w:p w:rsidR="00013301" w:rsidRPr="00D27784" w:rsidRDefault="00013301" w:rsidP="00BF5233">
            <w:pPr>
              <w:jc w:val="both"/>
            </w:pPr>
            <w:r w:rsidRPr="00D27784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D27784" w:rsidRDefault="00013301" w:rsidP="00BF5233">
            <w:pPr>
              <w:jc w:val="both"/>
            </w:pPr>
            <w:r w:rsidRPr="00D27784">
              <w:t>по мере</w:t>
            </w:r>
            <w:r>
              <w:t xml:space="preserve"> </w:t>
            </w:r>
            <w:r w:rsidRPr="00D27784">
              <w:t>необходимости</w:t>
            </w:r>
          </w:p>
        </w:tc>
        <w:tc>
          <w:tcPr>
            <w:tcW w:w="3624" w:type="dxa"/>
          </w:tcPr>
          <w:p w:rsidR="00013301" w:rsidRPr="00D27784" w:rsidRDefault="00013301" w:rsidP="00BF5233">
            <w:pPr>
              <w:jc w:val="both"/>
            </w:pPr>
            <w:r w:rsidRPr="00D27784">
              <w:t>Актуализация состава комиссии по государственно-частному партнёрству в Ульяновской области в связи с кадровыми изменениями</w:t>
            </w: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12.</w:t>
            </w:r>
          </w:p>
        </w:tc>
        <w:tc>
          <w:tcPr>
            <w:tcW w:w="4206" w:type="dxa"/>
          </w:tcPr>
          <w:p w:rsidR="00013301" w:rsidRPr="00D27784" w:rsidRDefault="00013301" w:rsidP="00BF5233">
            <w:pPr>
              <w:jc w:val="both"/>
            </w:pPr>
            <w:r w:rsidRPr="00D27784">
              <w:t>О внесении изменений в распоряжение Правительства Ульяновской области от 07.02.2011 № 64-пр</w:t>
            </w:r>
          </w:p>
        </w:tc>
        <w:tc>
          <w:tcPr>
            <w:tcW w:w="2160" w:type="dxa"/>
          </w:tcPr>
          <w:p w:rsidR="00013301" w:rsidRPr="00D27784" w:rsidRDefault="00013301" w:rsidP="00BF5233">
            <w:pPr>
              <w:jc w:val="both"/>
            </w:pPr>
            <w:r w:rsidRPr="00D27784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D27784" w:rsidRDefault="00013301" w:rsidP="00BF5233">
            <w:pPr>
              <w:jc w:val="both"/>
            </w:pPr>
            <w:r w:rsidRPr="00D27784">
              <w:t>по мере</w:t>
            </w:r>
            <w:r>
              <w:t xml:space="preserve"> </w:t>
            </w:r>
            <w:r w:rsidRPr="00D27784">
              <w:t>необходимости</w:t>
            </w:r>
          </w:p>
        </w:tc>
        <w:tc>
          <w:tcPr>
            <w:tcW w:w="3624" w:type="dxa"/>
          </w:tcPr>
          <w:p w:rsidR="00013301" w:rsidRPr="00D27784" w:rsidRDefault="00013301" w:rsidP="00BF5233">
            <w:pPr>
              <w:jc w:val="both"/>
            </w:pPr>
            <w:r w:rsidRPr="00D27784">
              <w:t>Актуализация состава комиссии по отбору инвестиционных проектов на присвоение им статуса особо значимого инвестиционного проекта в связи с кадровыми изменениями</w:t>
            </w: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13.</w:t>
            </w:r>
          </w:p>
        </w:tc>
        <w:tc>
          <w:tcPr>
            <w:tcW w:w="4206" w:type="dxa"/>
          </w:tcPr>
          <w:p w:rsidR="00013301" w:rsidRPr="00D27784" w:rsidRDefault="00013301" w:rsidP="00BF5233">
            <w:pPr>
              <w:jc w:val="both"/>
            </w:pPr>
            <w:r w:rsidRPr="00D27784">
              <w:t>О внесении изменений в распоряжение Правительства Ульяновской области от 04.04.2008 № 130-пр</w:t>
            </w:r>
          </w:p>
        </w:tc>
        <w:tc>
          <w:tcPr>
            <w:tcW w:w="2160" w:type="dxa"/>
          </w:tcPr>
          <w:p w:rsidR="00013301" w:rsidRPr="00D27784" w:rsidRDefault="00013301" w:rsidP="00BF5233">
            <w:pPr>
              <w:jc w:val="both"/>
            </w:pPr>
            <w:r w:rsidRPr="00D27784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D27784" w:rsidRDefault="00013301" w:rsidP="00BF5233">
            <w:pPr>
              <w:jc w:val="both"/>
            </w:pPr>
            <w:r w:rsidRPr="00D27784">
              <w:t>по мере</w:t>
            </w:r>
            <w:r>
              <w:t xml:space="preserve"> </w:t>
            </w:r>
            <w:r w:rsidRPr="00D27784">
              <w:t>необходимости</w:t>
            </w:r>
          </w:p>
        </w:tc>
        <w:tc>
          <w:tcPr>
            <w:tcW w:w="3624" w:type="dxa"/>
          </w:tcPr>
          <w:p w:rsidR="00013301" w:rsidRPr="00D27784" w:rsidRDefault="00013301" w:rsidP="00BF5233">
            <w:pPr>
              <w:jc w:val="both"/>
            </w:pPr>
            <w:r w:rsidRPr="00D27784">
              <w:t>Актуализация состава комиссии по отбору инвестиционных проектов и бизнес-планов на присвоение им статуса приоритетного инвестиционного проекта Ульяновской области в связи с кадровыми изменениями</w:t>
            </w: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Default="00013301" w:rsidP="00BF5233">
            <w:pPr>
              <w:spacing w:line="247" w:lineRule="auto"/>
              <w:ind w:left="34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14.</w:t>
            </w:r>
          </w:p>
        </w:tc>
        <w:tc>
          <w:tcPr>
            <w:tcW w:w="4206" w:type="dxa"/>
          </w:tcPr>
          <w:p w:rsidR="00013301" w:rsidRPr="00D27784" w:rsidRDefault="00013301" w:rsidP="00BF5233">
            <w:pPr>
              <w:jc w:val="both"/>
            </w:pPr>
            <w:r w:rsidRPr="00D27784">
              <w:t>О признании утратившими силу отдельных правовых актов Правительства Ульяновской области</w:t>
            </w:r>
          </w:p>
        </w:tc>
        <w:tc>
          <w:tcPr>
            <w:tcW w:w="2160" w:type="dxa"/>
          </w:tcPr>
          <w:p w:rsidR="00013301" w:rsidRPr="00D27784" w:rsidRDefault="00013301" w:rsidP="00BF5233">
            <w:pPr>
              <w:jc w:val="both"/>
            </w:pPr>
            <w:r w:rsidRPr="00D27784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D27784" w:rsidRDefault="00013301" w:rsidP="00BF5233">
            <w:pPr>
              <w:jc w:val="both"/>
            </w:pPr>
            <w:r w:rsidRPr="00D27784">
              <w:t>по мере</w:t>
            </w:r>
            <w:r>
              <w:t xml:space="preserve"> </w:t>
            </w:r>
            <w:r w:rsidRPr="00D27784">
              <w:t>необходимости</w:t>
            </w:r>
          </w:p>
        </w:tc>
        <w:tc>
          <w:tcPr>
            <w:tcW w:w="3624" w:type="dxa"/>
          </w:tcPr>
          <w:p w:rsidR="00013301" w:rsidRPr="00D27784" w:rsidRDefault="00013301" w:rsidP="00BF5233">
            <w:pPr>
              <w:jc w:val="both"/>
            </w:pPr>
            <w:r w:rsidRPr="00D27784">
              <w:t>Внесение изменений в отдельные правовые акты в связи с кадровыми изменениями</w:t>
            </w: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Pr="00524AE7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 w:rsidRPr="00524AE7">
              <w:rPr>
                <w:lang w:eastAsia="en-US"/>
              </w:rPr>
              <w:t>15.</w:t>
            </w:r>
          </w:p>
        </w:tc>
        <w:tc>
          <w:tcPr>
            <w:tcW w:w="4206" w:type="dxa"/>
          </w:tcPr>
          <w:p w:rsidR="00013301" w:rsidRPr="00524AE7" w:rsidRDefault="00013301" w:rsidP="00BF5233">
            <w:pPr>
              <w:jc w:val="both"/>
            </w:pPr>
            <w:r w:rsidRPr="00524AE7">
              <w:t>О внесении изменения в распоряжение Правительства Ульяновской области от 15.08.2013 № 550-пр</w:t>
            </w:r>
          </w:p>
        </w:tc>
        <w:tc>
          <w:tcPr>
            <w:tcW w:w="2160" w:type="dxa"/>
          </w:tcPr>
          <w:p w:rsidR="00013301" w:rsidRPr="00D27784" w:rsidRDefault="00013301" w:rsidP="00BF5233">
            <w:pPr>
              <w:jc w:val="both"/>
            </w:pPr>
            <w:r w:rsidRPr="00D27784">
              <w:t>Министерство экономического развития Ульяновской области</w:t>
            </w:r>
          </w:p>
        </w:tc>
        <w:tc>
          <w:tcPr>
            <w:tcW w:w="3969" w:type="dxa"/>
          </w:tcPr>
          <w:p w:rsidR="00013301" w:rsidRPr="00D27784" w:rsidRDefault="00013301" w:rsidP="00BF5233">
            <w:pPr>
              <w:jc w:val="both"/>
            </w:pPr>
            <w:r w:rsidRPr="00D27784">
              <w:t>по мере</w:t>
            </w:r>
            <w:r>
              <w:t xml:space="preserve"> </w:t>
            </w:r>
            <w:r w:rsidRPr="00D27784">
              <w:t>необходимости</w:t>
            </w:r>
          </w:p>
        </w:tc>
        <w:tc>
          <w:tcPr>
            <w:tcW w:w="3624" w:type="dxa"/>
          </w:tcPr>
          <w:p w:rsidR="00013301" w:rsidRPr="00D27784" w:rsidRDefault="00013301" w:rsidP="00BF5233">
            <w:pPr>
              <w:jc w:val="both"/>
            </w:pPr>
            <w:r w:rsidRPr="00D27784">
              <w:t>Актуализация состава комиссии по проведению конкурса на предоставление государственных гарантий Ульяновской области по инвестиционным проектам в  связи с кадровыми изменениями</w:t>
            </w: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Pr="00524AE7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4206" w:type="dxa"/>
          </w:tcPr>
          <w:p w:rsidR="00013301" w:rsidRPr="00AF4E09" w:rsidRDefault="00013301" w:rsidP="00BF5233">
            <w:pPr>
              <w:jc w:val="both"/>
            </w:pPr>
            <w:r>
              <w:t>О внесении</w:t>
            </w:r>
            <w:r w:rsidRPr="00AF4E09">
              <w:t xml:space="preserve"> изменений в распоряжение Правительства Ульяновской области от 07.02.2014 № 83-пр </w:t>
            </w:r>
          </w:p>
        </w:tc>
        <w:tc>
          <w:tcPr>
            <w:tcW w:w="2160" w:type="dxa"/>
          </w:tcPr>
          <w:p w:rsidR="00013301" w:rsidRPr="00AF4E09" w:rsidRDefault="00013301" w:rsidP="00BF5233">
            <w:pPr>
              <w:jc w:val="both"/>
            </w:pPr>
            <w:r w:rsidRPr="00AF4E09">
              <w:t>Министерств</w:t>
            </w:r>
            <w:r>
              <w:t>о</w:t>
            </w:r>
            <w:r w:rsidRPr="00AF4E09">
              <w:t xml:space="preserve"> экономического развития Ульяновской области </w:t>
            </w:r>
          </w:p>
          <w:p w:rsidR="00013301" w:rsidRPr="00AF4E09" w:rsidRDefault="00013301" w:rsidP="00BF5233">
            <w:pPr>
              <w:jc w:val="both"/>
            </w:pPr>
          </w:p>
        </w:tc>
        <w:tc>
          <w:tcPr>
            <w:tcW w:w="3969" w:type="dxa"/>
          </w:tcPr>
          <w:p w:rsidR="00013301" w:rsidRPr="00AF4E09" w:rsidRDefault="00013301" w:rsidP="00BF5233">
            <w:pPr>
              <w:jc w:val="both"/>
            </w:pPr>
            <w:r>
              <w:t>и</w:t>
            </w:r>
            <w:r w:rsidRPr="00AF4E09">
              <w:t>юнь</w:t>
            </w:r>
          </w:p>
        </w:tc>
        <w:tc>
          <w:tcPr>
            <w:tcW w:w="3624" w:type="dxa"/>
          </w:tcPr>
          <w:p w:rsidR="00013301" w:rsidRPr="00AF4E09" w:rsidRDefault="00013301" w:rsidP="00BF5233">
            <w:pPr>
              <w:jc w:val="both"/>
            </w:pPr>
            <w:r w:rsidRPr="00AF4E09">
              <w:t>Приведение в соответствие с действующим законодательством</w:t>
            </w:r>
          </w:p>
        </w:tc>
      </w:tr>
      <w:tr w:rsidR="00013301" w:rsidRPr="001B7515">
        <w:trPr>
          <w:trHeight w:val="20"/>
        </w:trPr>
        <w:tc>
          <w:tcPr>
            <w:tcW w:w="582" w:type="dxa"/>
          </w:tcPr>
          <w:p w:rsidR="00013301" w:rsidRPr="00524AE7" w:rsidRDefault="00013301" w:rsidP="00BF5233">
            <w:pPr>
              <w:spacing w:line="247" w:lineRule="auto"/>
              <w:ind w:left="34"/>
              <w:jc w:val="both"/>
              <w:rPr>
                <w:lang w:eastAsia="en-US"/>
              </w:rPr>
            </w:pPr>
            <w:r>
              <w:rPr>
                <w:lang w:eastAsia="en-US"/>
              </w:rPr>
              <w:t>17.</w:t>
            </w:r>
          </w:p>
        </w:tc>
        <w:tc>
          <w:tcPr>
            <w:tcW w:w="4206" w:type="dxa"/>
          </w:tcPr>
          <w:p w:rsidR="00013301" w:rsidRPr="00AF4E09" w:rsidRDefault="00013301" w:rsidP="00BF5233">
            <w:pPr>
              <w:jc w:val="both"/>
            </w:pPr>
            <w:r>
              <w:t xml:space="preserve">О внесении </w:t>
            </w:r>
            <w:r w:rsidRPr="00AF4E09">
              <w:t xml:space="preserve">изменений в распоряжение Правительства </w:t>
            </w:r>
            <w:r w:rsidRPr="00AF4E09">
              <w:rPr>
                <w:sz w:val="28"/>
                <w:szCs w:val="28"/>
              </w:rPr>
              <w:t xml:space="preserve"> </w:t>
            </w:r>
            <w:r w:rsidRPr="00AF4E09">
              <w:t>Ульяновской области от 12.08.2013 № 543-пр</w:t>
            </w:r>
          </w:p>
        </w:tc>
        <w:tc>
          <w:tcPr>
            <w:tcW w:w="2160" w:type="dxa"/>
          </w:tcPr>
          <w:p w:rsidR="00013301" w:rsidRPr="00AF4E09" w:rsidRDefault="00013301" w:rsidP="00BF5233">
            <w:pPr>
              <w:jc w:val="both"/>
            </w:pPr>
            <w:r w:rsidRPr="00AF4E09">
              <w:t>Министерств</w:t>
            </w:r>
            <w:r>
              <w:t>о</w:t>
            </w:r>
            <w:r w:rsidRPr="00AF4E09">
              <w:t xml:space="preserve"> экономического развития Ульяновской области </w:t>
            </w:r>
          </w:p>
          <w:p w:rsidR="00013301" w:rsidRPr="00AF4E09" w:rsidRDefault="00013301" w:rsidP="00BF5233">
            <w:pPr>
              <w:jc w:val="both"/>
            </w:pPr>
          </w:p>
        </w:tc>
        <w:tc>
          <w:tcPr>
            <w:tcW w:w="3969" w:type="dxa"/>
          </w:tcPr>
          <w:p w:rsidR="00013301" w:rsidRPr="00AF4E09" w:rsidRDefault="00013301" w:rsidP="00BF5233">
            <w:pPr>
              <w:jc w:val="both"/>
            </w:pPr>
            <w:r w:rsidRPr="00AF4E09">
              <w:t>Июнь</w:t>
            </w:r>
          </w:p>
        </w:tc>
        <w:tc>
          <w:tcPr>
            <w:tcW w:w="3624" w:type="dxa"/>
          </w:tcPr>
          <w:p w:rsidR="00013301" w:rsidRPr="00AF4E09" w:rsidRDefault="00013301" w:rsidP="00BF5233">
            <w:pPr>
              <w:jc w:val="both"/>
            </w:pPr>
            <w:r w:rsidRPr="00AF4E09">
              <w:t>в целях приведения наименований государственных программ в перечне государственных программ Ульяновской области в соответствии с наименованиями утверждённых государственных программ Ульяновской области</w:t>
            </w:r>
          </w:p>
        </w:tc>
      </w:tr>
    </w:tbl>
    <w:p w:rsidR="00013301" w:rsidRDefault="00013301" w:rsidP="00CA6E59">
      <w:pPr>
        <w:jc w:val="center"/>
      </w:pPr>
      <w:r>
        <w:t>___________________________</w:t>
      </w:r>
    </w:p>
    <w:sectPr w:rsidR="00013301" w:rsidSect="00BF5233">
      <w:headerReference w:type="default" r:id="rId7"/>
      <w:pgSz w:w="16838" w:h="11906" w:orient="landscape"/>
      <w:pgMar w:top="850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3301" w:rsidRDefault="00013301">
      <w:r>
        <w:separator/>
      </w:r>
    </w:p>
  </w:endnote>
  <w:endnote w:type="continuationSeparator" w:id="0">
    <w:p w:rsidR="00013301" w:rsidRDefault="000133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3301" w:rsidRDefault="00013301">
      <w:r>
        <w:separator/>
      </w:r>
    </w:p>
  </w:footnote>
  <w:footnote w:type="continuationSeparator" w:id="0">
    <w:p w:rsidR="00013301" w:rsidRDefault="000133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301" w:rsidRDefault="00013301" w:rsidP="008E1685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013301" w:rsidRDefault="0001330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82F0E"/>
    <w:multiLevelType w:val="hybridMultilevel"/>
    <w:tmpl w:val="7E18C9B2"/>
    <w:lvl w:ilvl="0" w:tplc="39083B62">
      <w:start w:val="1"/>
      <w:numFmt w:val="decimal"/>
      <w:suff w:val="space"/>
      <w:lvlText w:val="%1."/>
      <w:lvlJc w:val="left"/>
      <w:pPr>
        <w:ind w:left="-283" w:firstLine="4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005F34"/>
    <w:multiLevelType w:val="hybridMultilevel"/>
    <w:tmpl w:val="96407BE0"/>
    <w:lvl w:ilvl="0" w:tplc="53741DAC">
      <w:start w:val="1"/>
      <w:numFmt w:val="decimal"/>
      <w:suff w:val="space"/>
      <w:lvlText w:val="%1."/>
      <w:lvlJc w:val="left"/>
      <w:pPr>
        <w:ind w:left="540" w:hanging="540"/>
      </w:pPr>
      <w:rPr>
        <w:rFonts w:hint="default"/>
        <w:b w:val="0"/>
        <w:bCs w:val="0"/>
        <w:i w:val="0"/>
        <w:iCs w:val="0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2E97"/>
    <w:rsid w:val="00013301"/>
    <w:rsid w:val="00035FB8"/>
    <w:rsid w:val="00064DF2"/>
    <w:rsid w:val="001B7515"/>
    <w:rsid w:val="002E0273"/>
    <w:rsid w:val="003725BB"/>
    <w:rsid w:val="00383FE8"/>
    <w:rsid w:val="00393C39"/>
    <w:rsid w:val="003A0535"/>
    <w:rsid w:val="004772AB"/>
    <w:rsid w:val="004C3790"/>
    <w:rsid w:val="00524AE7"/>
    <w:rsid w:val="00531783"/>
    <w:rsid w:val="0054558B"/>
    <w:rsid w:val="005B2E97"/>
    <w:rsid w:val="00614786"/>
    <w:rsid w:val="00625C1F"/>
    <w:rsid w:val="00701785"/>
    <w:rsid w:val="00727B6C"/>
    <w:rsid w:val="00801897"/>
    <w:rsid w:val="00876369"/>
    <w:rsid w:val="008A084E"/>
    <w:rsid w:val="008D6360"/>
    <w:rsid w:val="008E1685"/>
    <w:rsid w:val="009255D3"/>
    <w:rsid w:val="009E45FD"/>
    <w:rsid w:val="00A05641"/>
    <w:rsid w:val="00A107EA"/>
    <w:rsid w:val="00A61556"/>
    <w:rsid w:val="00AF287B"/>
    <w:rsid w:val="00AF4E09"/>
    <w:rsid w:val="00B308B3"/>
    <w:rsid w:val="00BF5233"/>
    <w:rsid w:val="00C16C7F"/>
    <w:rsid w:val="00C57F5A"/>
    <w:rsid w:val="00CA6E59"/>
    <w:rsid w:val="00CC2F3C"/>
    <w:rsid w:val="00D27784"/>
    <w:rsid w:val="00D52A6A"/>
    <w:rsid w:val="00E040B1"/>
    <w:rsid w:val="00EE1D9B"/>
    <w:rsid w:val="00EF773B"/>
    <w:rsid w:val="00F01073"/>
    <w:rsid w:val="00F60AD1"/>
    <w:rsid w:val="00F72616"/>
    <w:rsid w:val="00F97C9C"/>
    <w:rsid w:val="00FA23EA"/>
    <w:rsid w:val="00FF3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E9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5B2E97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uiPriority w:val="99"/>
    <w:rsid w:val="005B2E97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">
    <w:name w:val="Знак Знак Знак"/>
    <w:basedOn w:val="Normal"/>
    <w:uiPriority w:val="99"/>
    <w:rsid w:val="005B2E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60A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7C9C"/>
    <w:rPr>
      <w:rFonts w:ascii="Times New Roman" w:hAnsi="Times New Roman" w:cs="Times New Roman"/>
      <w:sz w:val="2"/>
      <w:szCs w:val="2"/>
    </w:rPr>
  </w:style>
  <w:style w:type="paragraph" w:styleId="BodyText">
    <w:name w:val="Body Text"/>
    <w:basedOn w:val="Normal"/>
    <w:link w:val="BodyTextChar"/>
    <w:uiPriority w:val="99"/>
    <w:rsid w:val="008A084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A084E"/>
    <w:rPr>
      <w:rFonts w:eastAsia="Times New Roman"/>
      <w:sz w:val="24"/>
      <w:szCs w:val="24"/>
      <w:lang w:val="ru-RU" w:eastAsia="ru-RU"/>
    </w:rPr>
  </w:style>
  <w:style w:type="character" w:customStyle="1" w:styleId="apple-style-span">
    <w:name w:val="apple-style-span"/>
    <w:basedOn w:val="DefaultParagraphFont"/>
    <w:uiPriority w:val="99"/>
    <w:rsid w:val="008A084E"/>
  </w:style>
  <w:style w:type="paragraph" w:customStyle="1" w:styleId="ConsPlusTitle">
    <w:name w:val="ConsPlusTitle"/>
    <w:uiPriority w:val="99"/>
    <w:rsid w:val="00524A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BF523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F52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56</TotalTime>
  <Pages>12</Pages>
  <Words>2118</Words>
  <Characters>12077</Characters>
  <Application>Microsoft Office Outlook</Application>
  <DocSecurity>0</DocSecurity>
  <Lines>0</Lines>
  <Paragraphs>0</Paragraphs>
  <ScaleCrop>false</ScaleCrop>
  <Company>123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Часть 1</dc:title>
  <dc:subject/>
  <dc:creator>Темноход Оксана Яковлевна</dc:creator>
  <cp:keywords/>
  <dc:description/>
  <cp:lastModifiedBy>lapshina</cp:lastModifiedBy>
  <cp:revision>10</cp:revision>
  <cp:lastPrinted>2014-10-20T10:05:00Z</cp:lastPrinted>
  <dcterms:created xsi:type="dcterms:W3CDTF">2014-10-20T07:40:00Z</dcterms:created>
  <dcterms:modified xsi:type="dcterms:W3CDTF">2014-10-20T10:05:00Z</dcterms:modified>
</cp:coreProperties>
</file>