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319" w:rsidRDefault="008C3319" w:rsidP="0032571F">
      <w:pPr>
        <w:shd w:val="clear" w:color="auto" w:fill="FFFFFF"/>
        <w:ind w:firstLine="709"/>
        <w:rPr>
          <w:b/>
          <w:bCs/>
          <w:sz w:val="28"/>
          <w:szCs w:val="28"/>
        </w:rPr>
      </w:pPr>
    </w:p>
    <w:p w:rsidR="008C3319" w:rsidRDefault="008C3319" w:rsidP="0032571F">
      <w:pPr>
        <w:shd w:val="clear" w:color="auto" w:fill="FFFFFF"/>
        <w:ind w:firstLine="709"/>
        <w:rPr>
          <w:b/>
          <w:bCs/>
          <w:sz w:val="28"/>
          <w:szCs w:val="28"/>
        </w:rPr>
      </w:pPr>
    </w:p>
    <w:p w:rsidR="008C3319" w:rsidRDefault="008C3319" w:rsidP="00E02EE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C3319" w:rsidRDefault="008C3319" w:rsidP="00E02EE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C3319" w:rsidRDefault="008C3319" w:rsidP="00E02EE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C3319" w:rsidRDefault="008C3319" w:rsidP="00E02EE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C3319" w:rsidRDefault="008C3319" w:rsidP="00E02EE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C3319" w:rsidRDefault="008C3319" w:rsidP="00E02EE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C3319" w:rsidRDefault="008C3319" w:rsidP="00E02EE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C3319" w:rsidRDefault="008C3319" w:rsidP="00E02EE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C3319" w:rsidRDefault="008C3319" w:rsidP="00E02EE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C3319" w:rsidRDefault="008C3319" w:rsidP="00E02EE0">
      <w:pPr>
        <w:shd w:val="clear" w:color="auto" w:fill="FFFFFF"/>
        <w:jc w:val="center"/>
        <w:rPr>
          <w:b/>
          <w:bCs/>
          <w:sz w:val="28"/>
          <w:szCs w:val="28"/>
        </w:rPr>
      </w:pPr>
      <w:r w:rsidRPr="00DA775E">
        <w:rPr>
          <w:b/>
          <w:bCs/>
          <w:sz w:val="28"/>
          <w:szCs w:val="28"/>
        </w:rPr>
        <w:t xml:space="preserve">О внесении изменений в </w:t>
      </w:r>
      <w:r>
        <w:rPr>
          <w:b/>
          <w:bCs/>
          <w:sz w:val="28"/>
          <w:szCs w:val="28"/>
        </w:rPr>
        <w:t xml:space="preserve">постановление </w:t>
      </w:r>
      <w:r w:rsidRPr="00DA775E">
        <w:rPr>
          <w:b/>
          <w:bCs/>
          <w:sz w:val="28"/>
          <w:szCs w:val="28"/>
        </w:rPr>
        <w:t>Правительства</w:t>
      </w:r>
    </w:p>
    <w:p w:rsidR="008C3319" w:rsidRPr="00DA775E" w:rsidRDefault="008C3319" w:rsidP="00E02EE0">
      <w:pPr>
        <w:shd w:val="clear" w:color="auto" w:fill="FFFFFF"/>
        <w:jc w:val="center"/>
      </w:pPr>
      <w:r w:rsidRPr="00DA775E">
        <w:rPr>
          <w:b/>
          <w:bCs/>
          <w:sz w:val="28"/>
          <w:szCs w:val="28"/>
        </w:rPr>
        <w:t>Ульяновской области</w:t>
      </w:r>
      <w:r>
        <w:rPr>
          <w:b/>
          <w:bCs/>
          <w:sz w:val="28"/>
          <w:szCs w:val="28"/>
        </w:rPr>
        <w:t xml:space="preserve"> от 14.04.2014 № 8/125-П</w:t>
      </w:r>
    </w:p>
    <w:p w:rsidR="008C3319" w:rsidRDefault="008C3319" w:rsidP="0032571F">
      <w:pPr>
        <w:shd w:val="clear" w:color="auto" w:fill="FFFFFF"/>
        <w:ind w:firstLine="709"/>
        <w:rPr>
          <w:spacing w:val="12"/>
          <w:w w:val="102"/>
          <w:sz w:val="28"/>
          <w:szCs w:val="28"/>
        </w:rPr>
      </w:pPr>
    </w:p>
    <w:p w:rsidR="008C3319" w:rsidRDefault="008C3319" w:rsidP="0032571F">
      <w:pPr>
        <w:shd w:val="clear" w:color="auto" w:fill="FFFFFF"/>
        <w:ind w:firstLine="709"/>
        <w:rPr>
          <w:spacing w:val="12"/>
          <w:w w:val="102"/>
          <w:sz w:val="28"/>
          <w:szCs w:val="28"/>
        </w:rPr>
      </w:pPr>
    </w:p>
    <w:p w:rsidR="008C3319" w:rsidRPr="00441B3A" w:rsidRDefault="008C3319" w:rsidP="00E97487">
      <w:pPr>
        <w:shd w:val="clear" w:color="auto" w:fill="FFFFFF"/>
        <w:ind w:firstLine="709"/>
        <w:jc w:val="both"/>
        <w:rPr>
          <w:spacing w:val="12"/>
          <w:w w:val="102"/>
          <w:sz w:val="28"/>
          <w:szCs w:val="28"/>
        </w:rPr>
      </w:pPr>
      <w:r w:rsidRPr="004472F7">
        <w:rPr>
          <w:w w:val="102"/>
          <w:sz w:val="28"/>
          <w:szCs w:val="28"/>
        </w:rPr>
        <w:t>Правительство Ульяновской области</w:t>
      </w:r>
      <w:r w:rsidRPr="00441B3A">
        <w:rPr>
          <w:spacing w:val="12"/>
          <w:w w:val="102"/>
          <w:sz w:val="28"/>
          <w:szCs w:val="28"/>
        </w:rPr>
        <w:t xml:space="preserve"> п о с т а н о в л я е т: </w:t>
      </w:r>
    </w:p>
    <w:p w:rsidR="008C3319" w:rsidRPr="004D0470" w:rsidRDefault="008C3319" w:rsidP="00E97487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4D0470">
        <w:rPr>
          <w:sz w:val="28"/>
          <w:szCs w:val="28"/>
        </w:rPr>
        <w:t xml:space="preserve">Утвердить прилагаемые </w:t>
      </w:r>
      <w:hyperlink r:id="rId7" w:history="1">
        <w:r w:rsidRPr="004D0470">
          <w:rPr>
            <w:sz w:val="28"/>
            <w:szCs w:val="28"/>
          </w:rPr>
          <w:t>изменения</w:t>
        </w:r>
      </w:hyperlink>
      <w:r w:rsidRPr="004D0470">
        <w:rPr>
          <w:sz w:val="28"/>
          <w:szCs w:val="28"/>
        </w:rPr>
        <w:t xml:space="preserve"> в </w:t>
      </w:r>
      <w:hyperlink r:id="rId8" w:history="1">
        <w:r w:rsidRPr="004D0470">
          <w:rPr>
            <w:sz w:val="28"/>
            <w:szCs w:val="28"/>
          </w:rPr>
          <w:t>Положение</w:t>
        </w:r>
      </w:hyperlink>
      <w:r w:rsidRPr="004D0470">
        <w:rPr>
          <w:sz w:val="28"/>
          <w:szCs w:val="28"/>
        </w:rPr>
        <w:t xml:space="preserve"> о Министерстве экономического развития Ульяновской области, утверждённое постановлением Правительства Ульяновской области от 14.04.2014 № 8/125-П «О Министерстве экономического развития Ульяновской области».</w:t>
      </w:r>
    </w:p>
    <w:p w:rsidR="008C3319" w:rsidRDefault="008C3319" w:rsidP="00E97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47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4D047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3319" w:rsidRDefault="008C3319" w:rsidP="004D0470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8C3319" w:rsidRDefault="008C3319" w:rsidP="004D0470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8C3319" w:rsidRPr="004D0470" w:rsidRDefault="008C3319" w:rsidP="004D0470">
      <w:pPr>
        <w:widowControl/>
        <w:ind w:firstLine="700"/>
        <w:jc w:val="both"/>
        <w:rPr>
          <w:sz w:val="28"/>
          <w:szCs w:val="28"/>
        </w:rPr>
      </w:pPr>
    </w:p>
    <w:p w:rsidR="008C3319" w:rsidRPr="00780333" w:rsidRDefault="008C3319" w:rsidP="00EF1E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80333">
        <w:rPr>
          <w:rFonts w:ascii="Times New Roman" w:hAnsi="Times New Roman" w:cs="Times New Roman"/>
          <w:sz w:val="28"/>
          <w:szCs w:val="28"/>
        </w:rPr>
        <w:t>Губернатор</w:t>
      </w:r>
      <w:r>
        <w:rPr>
          <w:rFonts w:ascii="Times New Roman" w:hAnsi="Times New Roman" w:cs="Times New Roman"/>
          <w:sz w:val="28"/>
          <w:szCs w:val="28"/>
        </w:rPr>
        <w:t xml:space="preserve"> – Председатель</w:t>
      </w:r>
    </w:p>
    <w:p w:rsidR="008C3319" w:rsidRDefault="008C3319" w:rsidP="00EF1EFB">
      <w:pPr>
        <w:rPr>
          <w:sz w:val="28"/>
          <w:szCs w:val="28"/>
        </w:rPr>
        <w:sectPr w:rsidR="008C3319" w:rsidSect="00664D00">
          <w:headerReference w:type="default" r:id="rId9"/>
          <w:footerReference w:type="first" r:id="rId10"/>
          <w:pgSz w:w="11907" w:h="16840" w:code="9"/>
          <w:pgMar w:top="1134" w:right="680" w:bottom="1134" w:left="1588" w:header="709" w:footer="709" w:gutter="0"/>
          <w:cols w:space="720"/>
          <w:formProt w:val="0"/>
          <w:titlePg/>
          <w:docGrid w:linePitch="272"/>
        </w:sectPr>
      </w:pPr>
      <w:r w:rsidRPr="00780333">
        <w:rPr>
          <w:sz w:val="28"/>
          <w:szCs w:val="28"/>
        </w:rPr>
        <w:t xml:space="preserve">Правительства области                                                    </w:t>
      </w:r>
      <w:r>
        <w:rPr>
          <w:sz w:val="28"/>
          <w:szCs w:val="28"/>
        </w:rPr>
        <w:t xml:space="preserve">                      С.И. Морозов</w:t>
      </w:r>
    </w:p>
    <w:p w:rsidR="008C3319" w:rsidRPr="00B319AB" w:rsidRDefault="008C3319" w:rsidP="00770B83">
      <w:pPr>
        <w:spacing w:line="360" w:lineRule="auto"/>
        <w:ind w:firstLine="5670"/>
        <w:jc w:val="center"/>
        <w:outlineLvl w:val="0"/>
        <w:rPr>
          <w:caps/>
          <w:color w:val="000000"/>
          <w:sz w:val="28"/>
          <w:szCs w:val="28"/>
        </w:rPr>
      </w:pPr>
      <w:bookmarkStart w:id="0" w:name="_GoBack"/>
      <w:bookmarkEnd w:id="0"/>
      <w:r w:rsidRPr="00B319AB">
        <w:rPr>
          <w:caps/>
          <w:color w:val="000000"/>
          <w:sz w:val="28"/>
          <w:szCs w:val="28"/>
        </w:rPr>
        <w:t>Утверждены</w:t>
      </w:r>
    </w:p>
    <w:p w:rsidR="008C3319" w:rsidRDefault="008C3319" w:rsidP="00770B83">
      <w:pPr>
        <w:ind w:firstLine="5670"/>
        <w:jc w:val="center"/>
        <w:rPr>
          <w:color w:val="000000"/>
          <w:sz w:val="28"/>
          <w:szCs w:val="28"/>
        </w:rPr>
      </w:pPr>
      <w:r w:rsidRPr="00B319AB">
        <w:rPr>
          <w:color w:val="000000"/>
          <w:sz w:val="28"/>
          <w:szCs w:val="28"/>
        </w:rPr>
        <w:t>постановлением Правительства</w:t>
      </w:r>
    </w:p>
    <w:p w:rsidR="008C3319" w:rsidRPr="00B319AB" w:rsidRDefault="008C3319" w:rsidP="00770B83">
      <w:pPr>
        <w:ind w:firstLine="5670"/>
        <w:jc w:val="center"/>
        <w:rPr>
          <w:color w:val="000000"/>
          <w:sz w:val="28"/>
          <w:szCs w:val="28"/>
        </w:rPr>
      </w:pPr>
      <w:r w:rsidRPr="00B319AB">
        <w:rPr>
          <w:color w:val="000000"/>
          <w:sz w:val="28"/>
          <w:szCs w:val="28"/>
        </w:rPr>
        <w:t>Ульяновской области</w:t>
      </w:r>
    </w:p>
    <w:p w:rsidR="008C3319" w:rsidRDefault="008C3319" w:rsidP="00770B83">
      <w:pPr>
        <w:ind w:firstLine="540"/>
        <w:jc w:val="center"/>
        <w:rPr>
          <w:color w:val="000000"/>
          <w:sz w:val="28"/>
          <w:szCs w:val="28"/>
        </w:rPr>
      </w:pPr>
    </w:p>
    <w:p w:rsidR="008C3319" w:rsidRDefault="008C3319" w:rsidP="00770B83">
      <w:pPr>
        <w:jc w:val="center"/>
        <w:rPr>
          <w:color w:val="000000"/>
          <w:sz w:val="28"/>
          <w:szCs w:val="28"/>
        </w:rPr>
      </w:pPr>
    </w:p>
    <w:p w:rsidR="008C3319" w:rsidRDefault="008C3319" w:rsidP="00770B83">
      <w:pPr>
        <w:jc w:val="center"/>
        <w:rPr>
          <w:color w:val="000000"/>
          <w:sz w:val="28"/>
          <w:szCs w:val="28"/>
        </w:rPr>
      </w:pPr>
    </w:p>
    <w:p w:rsidR="008C3319" w:rsidRPr="00C8360E" w:rsidRDefault="008C3319" w:rsidP="00770B83">
      <w:pPr>
        <w:jc w:val="center"/>
        <w:rPr>
          <w:b/>
          <w:bCs/>
          <w:color w:val="000000"/>
          <w:sz w:val="28"/>
          <w:szCs w:val="28"/>
        </w:rPr>
      </w:pPr>
      <w:r w:rsidRPr="00C8360E">
        <w:rPr>
          <w:b/>
          <w:bCs/>
          <w:color w:val="000000"/>
          <w:sz w:val="28"/>
          <w:szCs w:val="28"/>
        </w:rPr>
        <w:t>ИЗМЕНЕНИЯ</w:t>
      </w:r>
    </w:p>
    <w:p w:rsidR="008C3319" w:rsidRPr="00C8360E" w:rsidRDefault="008C3319" w:rsidP="00770B83">
      <w:pPr>
        <w:jc w:val="center"/>
        <w:rPr>
          <w:b/>
          <w:bCs/>
          <w:color w:val="000000"/>
          <w:sz w:val="28"/>
          <w:szCs w:val="28"/>
        </w:rPr>
      </w:pPr>
      <w:r w:rsidRPr="00C8360E">
        <w:rPr>
          <w:b/>
          <w:bCs/>
          <w:color w:val="000000"/>
          <w:sz w:val="28"/>
          <w:szCs w:val="28"/>
        </w:rPr>
        <w:t xml:space="preserve">в Положение о Министерстве экономического развития </w:t>
      </w:r>
    </w:p>
    <w:p w:rsidR="008C3319" w:rsidRPr="00C8360E" w:rsidRDefault="008C3319" w:rsidP="00770B83">
      <w:pPr>
        <w:jc w:val="center"/>
        <w:rPr>
          <w:b/>
          <w:bCs/>
          <w:color w:val="000000"/>
          <w:sz w:val="28"/>
          <w:szCs w:val="28"/>
        </w:rPr>
      </w:pPr>
      <w:r w:rsidRPr="00C8360E">
        <w:rPr>
          <w:b/>
          <w:bCs/>
          <w:color w:val="000000"/>
          <w:sz w:val="28"/>
          <w:szCs w:val="28"/>
        </w:rPr>
        <w:t>Ульяновской области</w:t>
      </w:r>
    </w:p>
    <w:p w:rsidR="008C3319" w:rsidRPr="00C8360E" w:rsidRDefault="008C3319" w:rsidP="00387A6D">
      <w:pPr>
        <w:shd w:val="clear" w:color="auto" w:fill="FFFFFF"/>
        <w:tabs>
          <w:tab w:val="left" w:pos="7728"/>
        </w:tabs>
        <w:jc w:val="both"/>
        <w:rPr>
          <w:sz w:val="28"/>
          <w:szCs w:val="28"/>
        </w:rPr>
      </w:pPr>
    </w:p>
    <w:p w:rsidR="008C3319" w:rsidRPr="00C8360E" w:rsidRDefault="008C3319" w:rsidP="00387A6D">
      <w:pPr>
        <w:shd w:val="clear" w:color="auto" w:fill="FFFFFF"/>
        <w:tabs>
          <w:tab w:val="left" w:pos="7728"/>
        </w:tabs>
        <w:jc w:val="both"/>
        <w:rPr>
          <w:sz w:val="28"/>
          <w:szCs w:val="28"/>
        </w:rPr>
      </w:pPr>
    </w:p>
    <w:p w:rsidR="008C3319" w:rsidRDefault="008C3319" w:rsidP="00164FF8">
      <w:pPr>
        <w:widowControl/>
        <w:numPr>
          <w:ilvl w:val="0"/>
          <w:numId w:val="23"/>
        </w:numPr>
        <w:tabs>
          <w:tab w:val="clear" w:pos="1069"/>
          <w:tab w:val="num" w:pos="1100"/>
        </w:tabs>
        <w:ind w:left="0" w:firstLine="709"/>
        <w:jc w:val="both"/>
        <w:rPr>
          <w:sz w:val="28"/>
          <w:szCs w:val="28"/>
        </w:rPr>
      </w:pPr>
      <w:r w:rsidRPr="00164FF8">
        <w:rPr>
          <w:sz w:val="28"/>
          <w:szCs w:val="28"/>
        </w:rPr>
        <w:t>В пункте 1.1 раздела 1 слова «координацию деятельности исполнительных органов государственной власти в рамках реализации приоритетных национальных проектов в Ульяновской области</w:t>
      </w:r>
      <w:r>
        <w:rPr>
          <w:sz w:val="28"/>
          <w:szCs w:val="28"/>
        </w:rPr>
        <w:t>» заменить словами «содействие развитию конкуренции в Ульяновской области».</w:t>
      </w:r>
    </w:p>
    <w:p w:rsidR="008C3319" w:rsidRDefault="008C3319" w:rsidP="0091321E">
      <w:pPr>
        <w:widowControl/>
        <w:numPr>
          <w:ilvl w:val="0"/>
          <w:numId w:val="23"/>
        </w:numPr>
        <w:tabs>
          <w:tab w:val="clear" w:pos="1069"/>
          <w:tab w:val="num" w:pos="110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2.2 раздела 2:</w:t>
      </w:r>
    </w:p>
    <w:p w:rsidR="008C3319" w:rsidRDefault="008C3319" w:rsidP="005A5A08">
      <w:pPr>
        <w:widowControl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абзац двенадцатый подпункта 2.2.5 признать утратившим силу;</w:t>
      </w:r>
    </w:p>
    <w:p w:rsidR="008C3319" w:rsidRDefault="008C3319" w:rsidP="005A5A08">
      <w:pPr>
        <w:widowControl/>
        <w:numPr>
          <w:ilvl w:val="0"/>
          <w:numId w:val="24"/>
        </w:numPr>
        <w:tabs>
          <w:tab w:val="clear" w:pos="1060"/>
          <w:tab w:val="num" w:pos="1100"/>
        </w:tabs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2.2.8:</w:t>
      </w:r>
    </w:p>
    <w:p w:rsidR="008C3319" w:rsidRDefault="008C3319" w:rsidP="005A5A08">
      <w:pPr>
        <w:widowControl/>
        <w:ind w:left="700"/>
        <w:jc w:val="both"/>
        <w:rPr>
          <w:sz w:val="28"/>
          <w:szCs w:val="28"/>
        </w:rPr>
      </w:pPr>
      <w:r>
        <w:rPr>
          <w:sz w:val="28"/>
          <w:szCs w:val="28"/>
        </w:rPr>
        <w:t>а) абзац десятый изложить в следующей редакции:</w:t>
      </w:r>
    </w:p>
    <w:p w:rsidR="008C3319" w:rsidRDefault="008C3319" w:rsidP="005A5A08">
      <w:pPr>
        <w:spacing w:line="228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0454A">
        <w:rPr>
          <w:sz w:val="28"/>
          <w:szCs w:val="28"/>
        </w:rPr>
        <w:t>устанавливает тарифы на тепловую энергию (мощность), поставляемую теплоснабжающими организациями потребителям, в соответствии с установ</w:t>
      </w:r>
      <w:r>
        <w:rPr>
          <w:sz w:val="28"/>
          <w:szCs w:val="28"/>
        </w:rPr>
        <w:t>-</w:t>
      </w:r>
      <w:r w:rsidRPr="0060454A">
        <w:rPr>
          <w:sz w:val="28"/>
          <w:szCs w:val="28"/>
        </w:rPr>
        <w:t>ленными федеральным органом исполнительной власти в области государственного регулирования тарифов в сфере теплоснабжения предельными (минимальным и (или) максимальным) уровнями указанных тарифов, а также тарифы на тепловую энергию (мощность), поставляемую теплоснабжающими организациями другим теплоснабжающим организациям;»</w:t>
      </w:r>
      <w:r>
        <w:rPr>
          <w:sz w:val="28"/>
          <w:szCs w:val="28"/>
        </w:rPr>
        <w:t>;</w:t>
      </w:r>
    </w:p>
    <w:p w:rsidR="008C3319" w:rsidRDefault="008C3319" w:rsidP="000C23FD">
      <w:pPr>
        <w:widowControl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б) абзац тридцать четвёртый  изложить в следующей редакции:</w:t>
      </w:r>
    </w:p>
    <w:p w:rsidR="008C3319" w:rsidRDefault="008C3319" w:rsidP="006E47CE">
      <w:pPr>
        <w:widowControl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0454A">
        <w:rPr>
          <w:sz w:val="28"/>
          <w:szCs w:val="28"/>
        </w:rPr>
        <w:t>в случая</w:t>
      </w:r>
      <w:r>
        <w:rPr>
          <w:sz w:val="28"/>
          <w:szCs w:val="28"/>
        </w:rPr>
        <w:t>х</w:t>
      </w:r>
      <w:r w:rsidRPr="0060454A">
        <w:rPr>
          <w:sz w:val="28"/>
          <w:szCs w:val="28"/>
        </w:rPr>
        <w:t xml:space="preserve">, предусмотренных Основными </w:t>
      </w:r>
      <w:hyperlink r:id="rId11" w:history="1">
        <w:r w:rsidRPr="000C23FD">
          <w:rPr>
            <w:sz w:val="28"/>
            <w:szCs w:val="28"/>
          </w:rPr>
          <w:t>положения</w:t>
        </w:r>
      </w:hyperlink>
      <w:r w:rsidRPr="0060454A">
        <w:rPr>
          <w:sz w:val="28"/>
          <w:szCs w:val="28"/>
        </w:rPr>
        <w:t>ми функциони</w:t>
      </w:r>
      <w:r>
        <w:rPr>
          <w:sz w:val="28"/>
          <w:szCs w:val="28"/>
        </w:rPr>
        <w:t>-</w:t>
      </w:r>
      <w:r w:rsidRPr="0060454A">
        <w:rPr>
          <w:sz w:val="28"/>
          <w:szCs w:val="28"/>
        </w:rPr>
        <w:t>рования розничных рынков электрической энергии, принимает решения</w:t>
      </w:r>
      <w:r>
        <w:rPr>
          <w:sz w:val="28"/>
          <w:szCs w:val="28"/>
        </w:rPr>
        <w:t xml:space="preserve"> </w:t>
      </w:r>
      <w:r w:rsidRPr="0060454A">
        <w:rPr>
          <w:sz w:val="28"/>
          <w:szCs w:val="28"/>
        </w:rPr>
        <w:t>о прис</w:t>
      </w:r>
      <w:r>
        <w:rPr>
          <w:sz w:val="28"/>
          <w:szCs w:val="28"/>
        </w:rPr>
        <w:t>-</w:t>
      </w:r>
      <w:r w:rsidRPr="0060454A">
        <w:rPr>
          <w:sz w:val="28"/>
          <w:szCs w:val="28"/>
        </w:rPr>
        <w:t>воении статуса гарантирующего поставщика электрической энергии, замене гарантирующего поставщика, замене (объединении) зон деятельности гарантирующих поставщиков;»</w:t>
      </w:r>
      <w:r>
        <w:rPr>
          <w:sz w:val="28"/>
          <w:szCs w:val="28"/>
        </w:rPr>
        <w:t>;</w:t>
      </w:r>
    </w:p>
    <w:p w:rsidR="008C3319" w:rsidRDefault="008C3319" w:rsidP="000C23FD">
      <w:pPr>
        <w:widowControl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C23FD">
        <w:rPr>
          <w:sz w:val="28"/>
          <w:szCs w:val="28"/>
        </w:rPr>
        <w:t>) абзацы тридцать пятый</w:t>
      </w:r>
      <w:r>
        <w:rPr>
          <w:sz w:val="28"/>
          <w:szCs w:val="28"/>
        </w:rPr>
        <w:t xml:space="preserve">, </w:t>
      </w:r>
      <w:r w:rsidRPr="000C23FD">
        <w:rPr>
          <w:sz w:val="28"/>
          <w:szCs w:val="28"/>
        </w:rPr>
        <w:t xml:space="preserve">тридцать шестой </w:t>
      </w:r>
      <w:r>
        <w:rPr>
          <w:sz w:val="28"/>
          <w:szCs w:val="28"/>
        </w:rPr>
        <w:t xml:space="preserve"> и сорок четвёртый </w:t>
      </w:r>
      <w:r w:rsidRPr="000C23FD">
        <w:rPr>
          <w:sz w:val="28"/>
          <w:szCs w:val="28"/>
        </w:rPr>
        <w:t>признать утратившими силу;</w:t>
      </w:r>
    </w:p>
    <w:p w:rsidR="008C3319" w:rsidRDefault="008C3319" w:rsidP="00AB75CC">
      <w:pPr>
        <w:widowControl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г) в абзаце сорок девятом слово «арбитражный» исключить;</w:t>
      </w:r>
    </w:p>
    <w:p w:rsidR="008C3319" w:rsidRDefault="008C3319" w:rsidP="00AB75CC">
      <w:pPr>
        <w:widowControl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д) дополнить абзацем следующего содержания:</w:t>
      </w:r>
    </w:p>
    <w:p w:rsidR="008C3319" w:rsidRDefault="008C3319" w:rsidP="00AB75CC">
      <w:pPr>
        <w:widowControl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0454A">
        <w:rPr>
          <w:sz w:val="28"/>
          <w:szCs w:val="28"/>
        </w:rPr>
        <w:t xml:space="preserve">в установленном порядке проводит расчёт предельных (максимальных) индексов изменения размера вносимой гражданами платы за коммунальные услуги </w:t>
      </w:r>
      <w:r>
        <w:rPr>
          <w:sz w:val="28"/>
          <w:szCs w:val="28"/>
        </w:rPr>
        <w:t xml:space="preserve"> </w:t>
      </w:r>
      <w:r w:rsidRPr="0060454A">
        <w:rPr>
          <w:sz w:val="28"/>
          <w:szCs w:val="28"/>
        </w:rPr>
        <w:t xml:space="preserve">в муниципальных </w:t>
      </w:r>
      <w:r>
        <w:rPr>
          <w:sz w:val="28"/>
          <w:szCs w:val="28"/>
        </w:rPr>
        <w:t xml:space="preserve"> </w:t>
      </w:r>
      <w:r w:rsidRPr="0060454A">
        <w:rPr>
          <w:sz w:val="28"/>
          <w:szCs w:val="28"/>
        </w:rPr>
        <w:t xml:space="preserve">образованиях </w:t>
      </w:r>
      <w:r>
        <w:rPr>
          <w:sz w:val="28"/>
          <w:szCs w:val="28"/>
        </w:rPr>
        <w:t xml:space="preserve"> </w:t>
      </w:r>
      <w:r w:rsidRPr="0060454A">
        <w:rPr>
          <w:sz w:val="28"/>
          <w:szCs w:val="28"/>
        </w:rPr>
        <w:t xml:space="preserve">Ульяновской </w:t>
      </w:r>
      <w:r>
        <w:rPr>
          <w:sz w:val="28"/>
          <w:szCs w:val="28"/>
        </w:rPr>
        <w:t xml:space="preserve"> </w:t>
      </w:r>
      <w:r w:rsidRPr="0060454A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60454A">
        <w:rPr>
          <w:sz w:val="28"/>
          <w:szCs w:val="28"/>
        </w:rPr>
        <w:t xml:space="preserve"> и представ</w:t>
      </w:r>
      <w:r>
        <w:rPr>
          <w:sz w:val="28"/>
          <w:szCs w:val="28"/>
        </w:rPr>
        <w:t>-</w:t>
      </w:r>
      <w:r w:rsidRPr="0060454A">
        <w:rPr>
          <w:sz w:val="28"/>
          <w:szCs w:val="28"/>
        </w:rPr>
        <w:t>ляет</w:t>
      </w:r>
      <w:r>
        <w:rPr>
          <w:sz w:val="28"/>
          <w:szCs w:val="28"/>
        </w:rPr>
        <w:t xml:space="preserve"> </w:t>
      </w:r>
      <w:r w:rsidRPr="0060454A">
        <w:rPr>
          <w:sz w:val="28"/>
          <w:szCs w:val="28"/>
        </w:rPr>
        <w:t>на утверждение Губернатору Ульяновской области проект соответствующего нормативного правового акта</w:t>
      </w:r>
      <w:r>
        <w:rPr>
          <w:sz w:val="28"/>
          <w:szCs w:val="28"/>
        </w:rPr>
        <w:t>.».</w:t>
      </w:r>
    </w:p>
    <w:p w:rsidR="008C3319" w:rsidRDefault="008C3319" w:rsidP="0091321E">
      <w:pPr>
        <w:widowControl/>
        <w:jc w:val="both"/>
        <w:rPr>
          <w:sz w:val="28"/>
          <w:szCs w:val="28"/>
        </w:rPr>
      </w:pPr>
    </w:p>
    <w:p w:rsidR="008C3319" w:rsidRDefault="008C3319" w:rsidP="0091321E">
      <w:pPr>
        <w:widowControl/>
        <w:jc w:val="both"/>
        <w:rPr>
          <w:sz w:val="28"/>
          <w:szCs w:val="28"/>
        </w:rPr>
      </w:pPr>
    </w:p>
    <w:p w:rsidR="008C3319" w:rsidRDefault="008C3319" w:rsidP="0091321E">
      <w:pPr>
        <w:widowControl/>
        <w:jc w:val="both"/>
        <w:rPr>
          <w:sz w:val="28"/>
          <w:szCs w:val="28"/>
        </w:rPr>
      </w:pPr>
    </w:p>
    <w:p w:rsidR="008C3319" w:rsidRPr="00B319AB" w:rsidRDefault="008C3319" w:rsidP="00774344">
      <w:pPr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</w:t>
      </w:r>
      <w:r w:rsidRPr="00B319AB">
        <w:rPr>
          <w:sz w:val="28"/>
          <w:szCs w:val="28"/>
        </w:rPr>
        <w:t>________</w:t>
      </w:r>
    </w:p>
    <w:sectPr w:rsidR="008C3319" w:rsidRPr="00B319AB" w:rsidSect="00E97487">
      <w:footerReference w:type="first" r:id="rId12"/>
      <w:pgSz w:w="11909" w:h="16834" w:code="9"/>
      <w:pgMar w:top="1134" w:right="680" w:bottom="1134" w:left="158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319" w:rsidRDefault="008C3319" w:rsidP="008F1E2B">
      <w:r>
        <w:separator/>
      </w:r>
    </w:p>
  </w:endnote>
  <w:endnote w:type="continuationSeparator" w:id="0">
    <w:p w:rsidR="008C3319" w:rsidRDefault="008C3319" w:rsidP="008F1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319" w:rsidRDefault="008C3319" w:rsidP="00D8663D">
    <w:pPr>
      <w:pStyle w:val="Footer"/>
      <w:jc w:val="right"/>
    </w:pPr>
    <w:r w:rsidRPr="00D8663D">
      <w:rPr>
        <w:sz w:val="16"/>
        <w:szCs w:val="16"/>
      </w:rPr>
      <w:t>1710фн</w:t>
    </w:r>
    <w:r>
      <w:rPr>
        <w:sz w:val="16"/>
        <w:szCs w:val="16"/>
      </w:rPr>
      <w:t>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319" w:rsidRPr="00E97487" w:rsidRDefault="008C3319" w:rsidP="00E97487">
    <w:pPr>
      <w:pStyle w:val="Footer"/>
      <w:jc w:val="right"/>
      <w:rPr>
        <w:sz w:val="16"/>
        <w:szCs w:val="16"/>
      </w:rPr>
    </w:pPr>
    <w:r w:rsidRPr="00E97487">
      <w:rPr>
        <w:sz w:val="16"/>
        <w:szCs w:val="16"/>
      </w:rPr>
      <w:t>1710фн3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319" w:rsidRDefault="008C3319" w:rsidP="008F1E2B">
      <w:r>
        <w:separator/>
      </w:r>
    </w:p>
  </w:footnote>
  <w:footnote w:type="continuationSeparator" w:id="0">
    <w:p w:rsidR="008C3319" w:rsidRDefault="008C3319" w:rsidP="008F1E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319" w:rsidRPr="00D8663D" w:rsidRDefault="008C3319">
    <w:pPr>
      <w:pStyle w:val="Header"/>
      <w:jc w:val="center"/>
      <w:rPr>
        <w:sz w:val="28"/>
        <w:szCs w:val="28"/>
      </w:rPr>
    </w:pPr>
    <w:r w:rsidRPr="00D8663D">
      <w:rPr>
        <w:sz w:val="28"/>
        <w:szCs w:val="28"/>
      </w:rPr>
      <w:fldChar w:fldCharType="begin"/>
    </w:r>
    <w:r w:rsidRPr="00D8663D">
      <w:rPr>
        <w:sz w:val="28"/>
        <w:szCs w:val="28"/>
      </w:rPr>
      <w:instrText>PAGE   \* MERGEFORMAT</w:instrText>
    </w:r>
    <w:r w:rsidRPr="00D8663D">
      <w:rPr>
        <w:sz w:val="28"/>
        <w:szCs w:val="28"/>
      </w:rPr>
      <w:fldChar w:fldCharType="separate"/>
    </w:r>
    <w:r>
      <w:rPr>
        <w:noProof/>
        <w:sz w:val="28"/>
        <w:szCs w:val="28"/>
      </w:rPr>
      <w:t>3</w:t>
    </w:r>
    <w:r w:rsidRPr="00D8663D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B87"/>
    <w:multiLevelType w:val="singleLevel"/>
    <w:tmpl w:val="5B9E1976"/>
    <w:lvl w:ilvl="0">
      <w:start w:val="1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">
    <w:nsid w:val="018D23E1"/>
    <w:multiLevelType w:val="singleLevel"/>
    <w:tmpl w:val="46EC3348"/>
    <w:lvl w:ilvl="0">
      <w:start w:val="4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2">
    <w:nsid w:val="09011385"/>
    <w:multiLevelType w:val="hybridMultilevel"/>
    <w:tmpl w:val="DDACC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2C7CF3"/>
    <w:multiLevelType w:val="hybridMultilevel"/>
    <w:tmpl w:val="50089CF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D62B6A"/>
    <w:multiLevelType w:val="hybridMultilevel"/>
    <w:tmpl w:val="DF1A6FA2"/>
    <w:lvl w:ilvl="0" w:tplc="CA4659A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0440B36"/>
    <w:multiLevelType w:val="singleLevel"/>
    <w:tmpl w:val="931893A8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204C297C"/>
    <w:multiLevelType w:val="singleLevel"/>
    <w:tmpl w:val="6F2EA3BC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7">
    <w:nsid w:val="216F559C"/>
    <w:multiLevelType w:val="hybridMultilevel"/>
    <w:tmpl w:val="E9924238"/>
    <w:lvl w:ilvl="0" w:tplc="D286E2E4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256B3C93"/>
    <w:multiLevelType w:val="hybridMultilevel"/>
    <w:tmpl w:val="62A6009E"/>
    <w:lvl w:ilvl="0" w:tplc="18A0F5F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5E27F3E"/>
    <w:multiLevelType w:val="singleLevel"/>
    <w:tmpl w:val="63205FEC"/>
    <w:lvl w:ilvl="0">
      <w:start w:val="1"/>
      <w:numFmt w:val="decimal"/>
      <w:lvlText w:val="%1)"/>
      <w:legacy w:legacy="1" w:legacySpace="0" w:legacyIndent="345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0">
    <w:nsid w:val="25FE2B5F"/>
    <w:multiLevelType w:val="hybridMultilevel"/>
    <w:tmpl w:val="BC66068C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A13531"/>
    <w:multiLevelType w:val="singleLevel"/>
    <w:tmpl w:val="97AC0F18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2">
    <w:nsid w:val="2B435628"/>
    <w:multiLevelType w:val="singleLevel"/>
    <w:tmpl w:val="18DE8204"/>
    <w:lvl w:ilvl="0">
      <w:start w:val="1"/>
      <w:numFmt w:val="decimal"/>
      <w:lvlText w:val="%1)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13">
    <w:nsid w:val="357F06CF"/>
    <w:multiLevelType w:val="singleLevel"/>
    <w:tmpl w:val="DC5A0C7E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4">
    <w:nsid w:val="3A1B589A"/>
    <w:multiLevelType w:val="singleLevel"/>
    <w:tmpl w:val="6F2EA3BC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5">
    <w:nsid w:val="402F1D9B"/>
    <w:multiLevelType w:val="singleLevel"/>
    <w:tmpl w:val="0132213C"/>
    <w:lvl w:ilvl="0">
      <w:start w:val="2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6">
    <w:nsid w:val="4B53700D"/>
    <w:multiLevelType w:val="singleLevel"/>
    <w:tmpl w:val="E25EB370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7">
    <w:nsid w:val="5D055236"/>
    <w:multiLevelType w:val="hybridMultilevel"/>
    <w:tmpl w:val="20388F9C"/>
    <w:lvl w:ilvl="0" w:tplc="75C0CD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5EC73052"/>
    <w:multiLevelType w:val="singleLevel"/>
    <w:tmpl w:val="CBFE5498"/>
    <w:lvl w:ilvl="0">
      <w:start w:val="1"/>
      <w:numFmt w:val="decimal"/>
      <w:lvlText w:val="%1."/>
      <w:legacy w:legacy="1" w:legacySpace="0" w:legacyIndent="532"/>
      <w:lvlJc w:val="left"/>
      <w:rPr>
        <w:rFonts w:ascii="Times New Roman" w:hAnsi="Times New Roman" w:cs="Times New Roman" w:hint="default"/>
      </w:rPr>
    </w:lvl>
  </w:abstractNum>
  <w:abstractNum w:abstractNumId="19">
    <w:nsid w:val="623F4808"/>
    <w:multiLevelType w:val="singleLevel"/>
    <w:tmpl w:val="405EB0C0"/>
    <w:lvl w:ilvl="0">
      <w:start w:val="8"/>
      <w:numFmt w:val="decimal"/>
      <w:lvlText w:val="%1)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20">
    <w:nsid w:val="675F01FE"/>
    <w:multiLevelType w:val="singleLevel"/>
    <w:tmpl w:val="422AC152"/>
    <w:lvl w:ilvl="0">
      <w:start w:val="7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21">
    <w:nsid w:val="67C11186"/>
    <w:multiLevelType w:val="singleLevel"/>
    <w:tmpl w:val="0F045B7C"/>
    <w:lvl w:ilvl="0">
      <w:start w:val="4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2">
    <w:nsid w:val="684201DE"/>
    <w:multiLevelType w:val="singleLevel"/>
    <w:tmpl w:val="4CAA883C"/>
    <w:lvl w:ilvl="0">
      <w:start w:val="5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23">
    <w:nsid w:val="72242AB5"/>
    <w:multiLevelType w:val="singleLevel"/>
    <w:tmpl w:val="54AE264A"/>
    <w:lvl w:ilvl="0">
      <w:start w:val="14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6"/>
  </w:num>
  <w:num w:numId="3">
    <w:abstractNumId w:val="0"/>
  </w:num>
  <w:num w:numId="4">
    <w:abstractNumId w:val="11"/>
  </w:num>
  <w:num w:numId="5">
    <w:abstractNumId w:val="15"/>
  </w:num>
  <w:num w:numId="6">
    <w:abstractNumId w:val="16"/>
  </w:num>
  <w:num w:numId="7">
    <w:abstractNumId w:val="12"/>
  </w:num>
  <w:num w:numId="8">
    <w:abstractNumId w:val="9"/>
  </w:num>
  <w:num w:numId="9">
    <w:abstractNumId w:val="22"/>
  </w:num>
  <w:num w:numId="10">
    <w:abstractNumId w:val="5"/>
  </w:num>
  <w:num w:numId="11">
    <w:abstractNumId w:val="1"/>
  </w:num>
  <w:num w:numId="12">
    <w:abstractNumId w:val="19"/>
  </w:num>
  <w:num w:numId="13">
    <w:abstractNumId w:val="13"/>
  </w:num>
  <w:num w:numId="14">
    <w:abstractNumId w:val="18"/>
  </w:num>
  <w:num w:numId="15">
    <w:abstractNumId w:val="20"/>
  </w:num>
  <w:num w:numId="16">
    <w:abstractNumId w:val="23"/>
  </w:num>
  <w:num w:numId="17">
    <w:abstractNumId w:val="14"/>
  </w:num>
  <w:num w:numId="18">
    <w:abstractNumId w:val="10"/>
  </w:num>
  <w:num w:numId="19">
    <w:abstractNumId w:val="2"/>
  </w:num>
  <w:num w:numId="20">
    <w:abstractNumId w:val="3"/>
  </w:num>
  <w:num w:numId="21">
    <w:abstractNumId w:val="4"/>
  </w:num>
  <w:num w:numId="22">
    <w:abstractNumId w:val="8"/>
  </w:num>
  <w:num w:numId="23">
    <w:abstractNumId w:val="17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3D6E"/>
    <w:rsid w:val="00003E1B"/>
    <w:rsid w:val="00004F73"/>
    <w:rsid w:val="00007420"/>
    <w:rsid w:val="00015B38"/>
    <w:rsid w:val="000178DF"/>
    <w:rsid w:val="00020785"/>
    <w:rsid w:val="00020C17"/>
    <w:rsid w:val="00023986"/>
    <w:rsid w:val="00024EC1"/>
    <w:rsid w:val="00041888"/>
    <w:rsid w:val="000465D6"/>
    <w:rsid w:val="000567FA"/>
    <w:rsid w:val="00056BC3"/>
    <w:rsid w:val="00057D32"/>
    <w:rsid w:val="00072606"/>
    <w:rsid w:val="000858D8"/>
    <w:rsid w:val="00091DC2"/>
    <w:rsid w:val="00093161"/>
    <w:rsid w:val="00095854"/>
    <w:rsid w:val="000A1C14"/>
    <w:rsid w:val="000A6EA0"/>
    <w:rsid w:val="000B0E84"/>
    <w:rsid w:val="000B1247"/>
    <w:rsid w:val="000B53F1"/>
    <w:rsid w:val="000B5EFA"/>
    <w:rsid w:val="000B71F8"/>
    <w:rsid w:val="000B77C1"/>
    <w:rsid w:val="000C23FD"/>
    <w:rsid w:val="000C37F4"/>
    <w:rsid w:val="000C4C0E"/>
    <w:rsid w:val="000C7988"/>
    <w:rsid w:val="000D4723"/>
    <w:rsid w:val="000D7DA6"/>
    <w:rsid w:val="000E2117"/>
    <w:rsid w:val="000E2143"/>
    <w:rsid w:val="000E31E8"/>
    <w:rsid w:val="000E346A"/>
    <w:rsid w:val="000E47C5"/>
    <w:rsid w:val="000E6036"/>
    <w:rsid w:val="000E796D"/>
    <w:rsid w:val="00113CC5"/>
    <w:rsid w:val="00116004"/>
    <w:rsid w:val="00121265"/>
    <w:rsid w:val="001223F9"/>
    <w:rsid w:val="001244CA"/>
    <w:rsid w:val="00130971"/>
    <w:rsid w:val="0013668D"/>
    <w:rsid w:val="00137D66"/>
    <w:rsid w:val="00141F5F"/>
    <w:rsid w:val="00155189"/>
    <w:rsid w:val="00155BD6"/>
    <w:rsid w:val="00155E33"/>
    <w:rsid w:val="001606E1"/>
    <w:rsid w:val="001624AE"/>
    <w:rsid w:val="00164DBA"/>
    <w:rsid w:val="00164FF8"/>
    <w:rsid w:val="00167AD4"/>
    <w:rsid w:val="001751AA"/>
    <w:rsid w:val="00176DA8"/>
    <w:rsid w:val="00184491"/>
    <w:rsid w:val="00190046"/>
    <w:rsid w:val="001906F9"/>
    <w:rsid w:val="00190E63"/>
    <w:rsid w:val="001935A6"/>
    <w:rsid w:val="00194E7D"/>
    <w:rsid w:val="00196264"/>
    <w:rsid w:val="001A1E2D"/>
    <w:rsid w:val="001C2242"/>
    <w:rsid w:val="001D1967"/>
    <w:rsid w:val="001D576F"/>
    <w:rsid w:val="001D7755"/>
    <w:rsid w:val="001E0E1C"/>
    <w:rsid w:val="001E2428"/>
    <w:rsid w:val="001E3006"/>
    <w:rsid w:val="001E625A"/>
    <w:rsid w:val="001F20E6"/>
    <w:rsid w:val="001F60DF"/>
    <w:rsid w:val="0020071C"/>
    <w:rsid w:val="00204D7F"/>
    <w:rsid w:val="0020645C"/>
    <w:rsid w:val="002114FA"/>
    <w:rsid w:val="00211F3A"/>
    <w:rsid w:val="0021216F"/>
    <w:rsid w:val="00222DB9"/>
    <w:rsid w:val="00224ACE"/>
    <w:rsid w:val="00226B23"/>
    <w:rsid w:val="00232731"/>
    <w:rsid w:val="00235862"/>
    <w:rsid w:val="00235A01"/>
    <w:rsid w:val="00240517"/>
    <w:rsid w:val="0024404F"/>
    <w:rsid w:val="00255126"/>
    <w:rsid w:val="00255FFF"/>
    <w:rsid w:val="00261255"/>
    <w:rsid w:val="00263E88"/>
    <w:rsid w:val="00265C48"/>
    <w:rsid w:val="002772D5"/>
    <w:rsid w:val="00282D27"/>
    <w:rsid w:val="0028733D"/>
    <w:rsid w:val="00291CEF"/>
    <w:rsid w:val="00294F45"/>
    <w:rsid w:val="002A51C2"/>
    <w:rsid w:val="002A6E0D"/>
    <w:rsid w:val="002A7E3E"/>
    <w:rsid w:val="002B370E"/>
    <w:rsid w:val="002B3F53"/>
    <w:rsid w:val="002C0A47"/>
    <w:rsid w:val="002C16A4"/>
    <w:rsid w:val="002C36CE"/>
    <w:rsid w:val="002C5563"/>
    <w:rsid w:val="002C6CF2"/>
    <w:rsid w:val="002D315A"/>
    <w:rsid w:val="002D3A1F"/>
    <w:rsid w:val="002D592D"/>
    <w:rsid w:val="002E6BC8"/>
    <w:rsid w:val="002E70AF"/>
    <w:rsid w:val="002F1B54"/>
    <w:rsid w:val="002F2217"/>
    <w:rsid w:val="002F234D"/>
    <w:rsid w:val="002F4364"/>
    <w:rsid w:val="002F7D12"/>
    <w:rsid w:val="00302C4C"/>
    <w:rsid w:val="003049A5"/>
    <w:rsid w:val="00304C02"/>
    <w:rsid w:val="00315D78"/>
    <w:rsid w:val="003219A3"/>
    <w:rsid w:val="0032571F"/>
    <w:rsid w:val="00326A50"/>
    <w:rsid w:val="00331115"/>
    <w:rsid w:val="00332324"/>
    <w:rsid w:val="00334F10"/>
    <w:rsid w:val="00341B64"/>
    <w:rsid w:val="00350DAC"/>
    <w:rsid w:val="0035212B"/>
    <w:rsid w:val="00352E42"/>
    <w:rsid w:val="00355D62"/>
    <w:rsid w:val="0036012F"/>
    <w:rsid w:val="00361B46"/>
    <w:rsid w:val="003623F7"/>
    <w:rsid w:val="00377F5C"/>
    <w:rsid w:val="00383320"/>
    <w:rsid w:val="0038494A"/>
    <w:rsid w:val="0038678B"/>
    <w:rsid w:val="00387A6D"/>
    <w:rsid w:val="003A0EE2"/>
    <w:rsid w:val="003A2ED2"/>
    <w:rsid w:val="003A4BCE"/>
    <w:rsid w:val="003A6802"/>
    <w:rsid w:val="003B6FE4"/>
    <w:rsid w:val="003C4FAC"/>
    <w:rsid w:val="003C5757"/>
    <w:rsid w:val="003D151A"/>
    <w:rsid w:val="003D28BE"/>
    <w:rsid w:val="003D387C"/>
    <w:rsid w:val="003D6399"/>
    <w:rsid w:val="003D6981"/>
    <w:rsid w:val="003E5212"/>
    <w:rsid w:val="003E5891"/>
    <w:rsid w:val="003F7546"/>
    <w:rsid w:val="00410B37"/>
    <w:rsid w:val="004171B3"/>
    <w:rsid w:val="004203FA"/>
    <w:rsid w:val="0042131B"/>
    <w:rsid w:val="00441B3A"/>
    <w:rsid w:val="004429B9"/>
    <w:rsid w:val="00443392"/>
    <w:rsid w:val="00445088"/>
    <w:rsid w:val="004469D5"/>
    <w:rsid w:val="004472F7"/>
    <w:rsid w:val="00447E79"/>
    <w:rsid w:val="00453D6E"/>
    <w:rsid w:val="004555F3"/>
    <w:rsid w:val="00460823"/>
    <w:rsid w:val="004620AE"/>
    <w:rsid w:val="0046279B"/>
    <w:rsid w:val="0046368C"/>
    <w:rsid w:val="004714B1"/>
    <w:rsid w:val="004731B8"/>
    <w:rsid w:val="00487FB7"/>
    <w:rsid w:val="0049717E"/>
    <w:rsid w:val="004A2710"/>
    <w:rsid w:val="004B430C"/>
    <w:rsid w:val="004C46AD"/>
    <w:rsid w:val="004C5083"/>
    <w:rsid w:val="004C6220"/>
    <w:rsid w:val="004D0470"/>
    <w:rsid w:val="004D34B3"/>
    <w:rsid w:val="004D5B4A"/>
    <w:rsid w:val="004D668A"/>
    <w:rsid w:val="004E0FF2"/>
    <w:rsid w:val="004F1C86"/>
    <w:rsid w:val="004F395C"/>
    <w:rsid w:val="004F45F9"/>
    <w:rsid w:val="00501E8C"/>
    <w:rsid w:val="0050425D"/>
    <w:rsid w:val="00505A41"/>
    <w:rsid w:val="00521E7B"/>
    <w:rsid w:val="00522058"/>
    <w:rsid w:val="0052340B"/>
    <w:rsid w:val="005279D5"/>
    <w:rsid w:val="005437E7"/>
    <w:rsid w:val="00543D6F"/>
    <w:rsid w:val="005516E4"/>
    <w:rsid w:val="005526B8"/>
    <w:rsid w:val="00557BFB"/>
    <w:rsid w:val="005606F6"/>
    <w:rsid w:val="00560B0F"/>
    <w:rsid w:val="0056517D"/>
    <w:rsid w:val="0056635A"/>
    <w:rsid w:val="005664E6"/>
    <w:rsid w:val="00570E91"/>
    <w:rsid w:val="005724E6"/>
    <w:rsid w:val="00573CC0"/>
    <w:rsid w:val="00574658"/>
    <w:rsid w:val="00585480"/>
    <w:rsid w:val="005924C1"/>
    <w:rsid w:val="005969C6"/>
    <w:rsid w:val="005970AA"/>
    <w:rsid w:val="005A05F3"/>
    <w:rsid w:val="005A5A08"/>
    <w:rsid w:val="005A6154"/>
    <w:rsid w:val="005A673D"/>
    <w:rsid w:val="005B35FF"/>
    <w:rsid w:val="005B7218"/>
    <w:rsid w:val="005C4C91"/>
    <w:rsid w:val="005C4E5A"/>
    <w:rsid w:val="005C7AB4"/>
    <w:rsid w:val="005D30C1"/>
    <w:rsid w:val="005D544E"/>
    <w:rsid w:val="005E1423"/>
    <w:rsid w:val="005E42AD"/>
    <w:rsid w:val="005F22C2"/>
    <w:rsid w:val="005F2A06"/>
    <w:rsid w:val="005F3D4D"/>
    <w:rsid w:val="00601D79"/>
    <w:rsid w:val="00602D04"/>
    <w:rsid w:val="0060454A"/>
    <w:rsid w:val="006153EF"/>
    <w:rsid w:val="00622F68"/>
    <w:rsid w:val="00626C81"/>
    <w:rsid w:val="00630AFF"/>
    <w:rsid w:val="00633FEB"/>
    <w:rsid w:val="00637EFE"/>
    <w:rsid w:val="006556B0"/>
    <w:rsid w:val="00656F5B"/>
    <w:rsid w:val="00663585"/>
    <w:rsid w:val="00663AF4"/>
    <w:rsid w:val="006646C0"/>
    <w:rsid w:val="00664D00"/>
    <w:rsid w:val="00675CEA"/>
    <w:rsid w:val="00680139"/>
    <w:rsid w:val="00680BE4"/>
    <w:rsid w:val="00682490"/>
    <w:rsid w:val="00682A53"/>
    <w:rsid w:val="00685749"/>
    <w:rsid w:val="00696278"/>
    <w:rsid w:val="00696D07"/>
    <w:rsid w:val="006A0897"/>
    <w:rsid w:val="006A0FE4"/>
    <w:rsid w:val="006A200E"/>
    <w:rsid w:val="006A5491"/>
    <w:rsid w:val="006A7269"/>
    <w:rsid w:val="006A77E8"/>
    <w:rsid w:val="006A7E21"/>
    <w:rsid w:val="006B57EF"/>
    <w:rsid w:val="006B74DC"/>
    <w:rsid w:val="006B7FE5"/>
    <w:rsid w:val="006C2769"/>
    <w:rsid w:val="006C3CD8"/>
    <w:rsid w:val="006C4DFC"/>
    <w:rsid w:val="006C52F2"/>
    <w:rsid w:val="006D1810"/>
    <w:rsid w:val="006D6B20"/>
    <w:rsid w:val="006E0C63"/>
    <w:rsid w:val="006E31B6"/>
    <w:rsid w:val="006E47CE"/>
    <w:rsid w:val="006F1D7C"/>
    <w:rsid w:val="006F6A17"/>
    <w:rsid w:val="006F720D"/>
    <w:rsid w:val="007000E4"/>
    <w:rsid w:val="007064AF"/>
    <w:rsid w:val="00707773"/>
    <w:rsid w:val="00710159"/>
    <w:rsid w:val="007112DA"/>
    <w:rsid w:val="00712392"/>
    <w:rsid w:val="0071382B"/>
    <w:rsid w:val="007178FC"/>
    <w:rsid w:val="0072471F"/>
    <w:rsid w:val="00725752"/>
    <w:rsid w:val="00727F77"/>
    <w:rsid w:val="00734EDC"/>
    <w:rsid w:val="007454F1"/>
    <w:rsid w:val="00750BE3"/>
    <w:rsid w:val="00761784"/>
    <w:rsid w:val="00761C6B"/>
    <w:rsid w:val="00770B83"/>
    <w:rsid w:val="00771D0D"/>
    <w:rsid w:val="0077392B"/>
    <w:rsid w:val="007740FD"/>
    <w:rsid w:val="00774344"/>
    <w:rsid w:val="00777F44"/>
    <w:rsid w:val="00780333"/>
    <w:rsid w:val="00780BBE"/>
    <w:rsid w:val="00785184"/>
    <w:rsid w:val="00785535"/>
    <w:rsid w:val="0079203C"/>
    <w:rsid w:val="00792A69"/>
    <w:rsid w:val="00795882"/>
    <w:rsid w:val="007A2F0A"/>
    <w:rsid w:val="007A5EC0"/>
    <w:rsid w:val="007A6A8B"/>
    <w:rsid w:val="007B3FF5"/>
    <w:rsid w:val="007B60CF"/>
    <w:rsid w:val="007B679C"/>
    <w:rsid w:val="007C02E3"/>
    <w:rsid w:val="007C1DF3"/>
    <w:rsid w:val="007C5556"/>
    <w:rsid w:val="007D1323"/>
    <w:rsid w:val="007D34A5"/>
    <w:rsid w:val="007E14CE"/>
    <w:rsid w:val="007E59C4"/>
    <w:rsid w:val="007F554B"/>
    <w:rsid w:val="008004A7"/>
    <w:rsid w:val="008018DE"/>
    <w:rsid w:val="00803AC5"/>
    <w:rsid w:val="00806079"/>
    <w:rsid w:val="00811E2F"/>
    <w:rsid w:val="00815DD9"/>
    <w:rsid w:val="0082366D"/>
    <w:rsid w:val="00831DE0"/>
    <w:rsid w:val="0083429B"/>
    <w:rsid w:val="00834696"/>
    <w:rsid w:val="00834FFA"/>
    <w:rsid w:val="00837BFD"/>
    <w:rsid w:val="0084312A"/>
    <w:rsid w:val="008601EF"/>
    <w:rsid w:val="008626C4"/>
    <w:rsid w:val="00864305"/>
    <w:rsid w:val="00865213"/>
    <w:rsid w:val="00871975"/>
    <w:rsid w:val="00874EBB"/>
    <w:rsid w:val="00876F52"/>
    <w:rsid w:val="00885AD6"/>
    <w:rsid w:val="00885E2F"/>
    <w:rsid w:val="008901FA"/>
    <w:rsid w:val="00890853"/>
    <w:rsid w:val="008B4F2A"/>
    <w:rsid w:val="008C1F9A"/>
    <w:rsid w:val="008C3319"/>
    <w:rsid w:val="008C68AF"/>
    <w:rsid w:val="008C716F"/>
    <w:rsid w:val="008D30C0"/>
    <w:rsid w:val="008D5014"/>
    <w:rsid w:val="008D62D2"/>
    <w:rsid w:val="008E64F4"/>
    <w:rsid w:val="008F1E2B"/>
    <w:rsid w:val="008F37F9"/>
    <w:rsid w:val="008F7470"/>
    <w:rsid w:val="008F7883"/>
    <w:rsid w:val="009068CB"/>
    <w:rsid w:val="009078AA"/>
    <w:rsid w:val="0091321E"/>
    <w:rsid w:val="00914D3D"/>
    <w:rsid w:val="0091620B"/>
    <w:rsid w:val="00930322"/>
    <w:rsid w:val="00931852"/>
    <w:rsid w:val="00935923"/>
    <w:rsid w:val="00944524"/>
    <w:rsid w:val="00950A74"/>
    <w:rsid w:val="009528D2"/>
    <w:rsid w:val="0096185F"/>
    <w:rsid w:val="009635CC"/>
    <w:rsid w:val="00964F8F"/>
    <w:rsid w:val="00977DC5"/>
    <w:rsid w:val="00984FDA"/>
    <w:rsid w:val="00985D02"/>
    <w:rsid w:val="0098797A"/>
    <w:rsid w:val="00993502"/>
    <w:rsid w:val="00995324"/>
    <w:rsid w:val="00997DBA"/>
    <w:rsid w:val="009A40D6"/>
    <w:rsid w:val="009B2CC2"/>
    <w:rsid w:val="009C7EAB"/>
    <w:rsid w:val="009D3786"/>
    <w:rsid w:val="009D64DF"/>
    <w:rsid w:val="009E0BB1"/>
    <w:rsid w:val="009E3B44"/>
    <w:rsid w:val="009E5653"/>
    <w:rsid w:val="009F2335"/>
    <w:rsid w:val="00A0514D"/>
    <w:rsid w:val="00A06D5F"/>
    <w:rsid w:val="00A1152D"/>
    <w:rsid w:val="00A21ABC"/>
    <w:rsid w:val="00A32789"/>
    <w:rsid w:val="00A35749"/>
    <w:rsid w:val="00A3748F"/>
    <w:rsid w:val="00A37602"/>
    <w:rsid w:val="00A37742"/>
    <w:rsid w:val="00A425F7"/>
    <w:rsid w:val="00A42D2C"/>
    <w:rsid w:val="00A44488"/>
    <w:rsid w:val="00A449C0"/>
    <w:rsid w:val="00A449D0"/>
    <w:rsid w:val="00A47E7B"/>
    <w:rsid w:val="00A54EA9"/>
    <w:rsid w:val="00A573B4"/>
    <w:rsid w:val="00A62839"/>
    <w:rsid w:val="00A73175"/>
    <w:rsid w:val="00A75766"/>
    <w:rsid w:val="00A84464"/>
    <w:rsid w:val="00A85564"/>
    <w:rsid w:val="00A9034C"/>
    <w:rsid w:val="00A9047D"/>
    <w:rsid w:val="00A958A1"/>
    <w:rsid w:val="00AA0F5A"/>
    <w:rsid w:val="00AA2226"/>
    <w:rsid w:val="00AA268E"/>
    <w:rsid w:val="00AA74E3"/>
    <w:rsid w:val="00AB3ED7"/>
    <w:rsid w:val="00AB75CC"/>
    <w:rsid w:val="00AC3366"/>
    <w:rsid w:val="00AC5D75"/>
    <w:rsid w:val="00AD667A"/>
    <w:rsid w:val="00AD75FE"/>
    <w:rsid w:val="00AE2027"/>
    <w:rsid w:val="00AE35C5"/>
    <w:rsid w:val="00AE401A"/>
    <w:rsid w:val="00B015E7"/>
    <w:rsid w:val="00B01751"/>
    <w:rsid w:val="00B017F2"/>
    <w:rsid w:val="00B01E21"/>
    <w:rsid w:val="00B0629F"/>
    <w:rsid w:val="00B20ECC"/>
    <w:rsid w:val="00B2194A"/>
    <w:rsid w:val="00B24E5C"/>
    <w:rsid w:val="00B31260"/>
    <w:rsid w:val="00B312D6"/>
    <w:rsid w:val="00B31686"/>
    <w:rsid w:val="00B3176F"/>
    <w:rsid w:val="00B319AB"/>
    <w:rsid w:val="00B32334"/>
    <w:rsid w:val="00B327A8"/>
    <w:rsid w:val="00B34DDC"/>
    <w:rsid w:val="00B35748"/>
    <w:rsid w:val="00B35A9F"/>
    <w:rsid w:val="00B3775D"/>
    <w:rsid w:val="00B42BD3"/>
    <w:rsid w:val="00B531BB"/>
    <w:rsid w:val="00B56655"/>
    <w:rsid w:val="00B6066A"/>
    <w:rsid w:val="00B6334F"/>
    <w:rsid w:val="00B63D6E"/>
    <w:rsid w:val="00B6478C"/>
    <w:rsid w:val="00B85022"/>
    <w:rsid w:val="00B862A1"/>
    <w:rsid w:val="00B94E1D"/>
    <w:rsid w:val="00BA083E"/>
    <w:rsid w:val="00BB3995"/>
    <w:rsid w:val="00BC6B80"/>
    <w:rsid w:val="00BD3F76"/>
    <w:rsid w:val="00BE291E"/>
    <w:rsid w:val="00BE4054"/>
    <w:rsid w:val="00BE5E6C"/>
    <w:rsid w:val="00BF12C5"/>
    <w:rsid w:val="00BF325F"/>
    <w:rsid w:val="00C0140C"/>
    <w:rsid w:val="00C04099"/>
    <w:rsid w:val="00C0679D"/>
    <w:rsid w:val="00C105A9"/>
    <w:rsid w:val="00C22435"/>
    <w:rsid w:val="00C23585"/>
    <w:rsid w:val="00C2623C"/>
    <w:rsid w:val="00C27E66"/>
    <w:rsid w:val="00C3035A"/>
    <w:rsid w:val="00C30964"/>
    <w:rsid w:val="00C3347C"/>
    <w:rsid w:val="00C4155E"/>
    <w:rsid w:val="00C428FC"/>
    <w:rsid w:val="00C47932"/>
    <w:rsid w:val="00C5567B"/>
    <w:rsid w:val="00C62712"/>
    <w:rsid w:val="00C71BBC"/>
    <w:rsid w:val="00C766A5"/>
    <w:rsid w:val="00C8360E"/>
    <w:rsid w:val="00C86DC0"/>
    <w:rsid w:val="00C90670"/>
    <w:rsid w:val="00C908D5"/>
    <w:rsid w:val="00CA2C01"/>
    <w:rsid w:val="00CA5CA3"/>
    <w:rsid w:val="00CB4E40"/>
    <w:rsid w:val="00CB5B51"/>
    <w:rsid w:val="00CB5BDE"/>
    <w:rsid w:val="00CC1924"/>
    <w:rsid w:val="00CC6BCA"/>
    <w:rsid w:val="00CD7B08"/>
    <w:rsid w:val="00CE1A98"/>
    <w:rsid w:val="00CE21FB"/>
    <w:rsid w:val="00CE24F1"/>
    <w:rsid w:val="00CE6AFB"/>
    <w:rsid w:val="00CF32F6"/>
    <w:rsid w:val="00CF60A0"/>
    <w:rsid w:val="00D012DB"/>
    <w:rsid w:val="00D05A07"/>
    <w:rsid w:val="00D13B11"/>
    <w:rsid w:val="00D17B82"/>
    <w:rsid w:val="00D203C3"/>
    <w:rsid w:val="00D20C04"/>
    <w:rsid w:val="00D240E1"/>
    <w:rsid w:val="00D32BAF"/>
    <w:rsid w:val="00D33C1B"/>
    <w:rsid w:val="00D33D77"/>
    <w:rsid w:val="00D351FA"/>
    <w:rsid w:val="00D353E0"/>
    <w:rsid w:val="00D447DC"/>
    <w:rsid w:val="00D47757"/>
    <w:rsid w:val="00D478D4"/>
    <w:rsid w:val="00D54602"/>
    <w:rsid w:val="00D56335"/>
    <w:rsid w:val="00D60B2B"/>
    <w:rsid w:val="00D615EB"/>
    <w:rsid w:val="00D65F72"/>
    <w:rsid w:val="00D70818"/>
    <w:rsid w:val="00D7189B"/>
    <w:rsid w:val="00D75FF8"/>
    <w:rsid w:val="00D84B46"/>
    <w:rsid w:val="00D84E0D"/>
    <w:rsid w:val="00D85974"/>
    <w:rsid w:val="00D8663D"/>
    <w:rsid w:val="00D87482"/>
    <w:rsid w:val="00D95AB5"/>
    <w:rsid w:val="00DA5DD4"/>
    <w:rsid w:val="00DA775E"/>
    <w:rsid w:val="00DB23C5"/>
    <w:rsid w:val="00DC0A9A"/>
    <w:rsid w:val="00DC1D14"/>
    <w:rsid w:val="00DC33E4"/>
    <w:rsid w:val="00DD1A25"/>
    <w:rsid w:val="00DD441B"/>
    <w:rsid w:val="00DE116F"/>
    <w:rsid w:val="00DF1F35"/>
    <w:rsid w:val="00DF210B"/>
    <w:rsid w:val="00DF216F"/>
    <w:rsid w:val="00DF4673"/>
    <w:rsid w:val="00E02EE0"/>
    <w:rsid w:val="00E03BFE"/>
    <w:rsid w:val="00E03DCF"/>
    <w:rsid w:val="00E04397"/>
    <w:rsid w:val="00E07D7C"/>
    <w:rsid w:val="00E236FA"/>
    <w:rsid w:val="00E246E2"/>
    <w:rsid w:val="00E26D18"/>
    <w:rsid w:val="00E27FDC"/>
    <w:rsid w:val="00E46DCF"/>
    <w:rsid w:val="00E51997"/>
    <w:rsid w:val="00E52757"/>
    <w:rsid w:val="00E64860"/>
    <w:rsid w:val="00E65E47"/>
    <w:rsid w:val="00E723AB"/>
    <w:rsid w:val="00E74F5D"/>
    <w:rsid w:val="00E84A54"/>
    <w:rsid w:val="00E84C64"/>
    <w:rsid w:val="00E87059"/>
    <w:rsid w:val="00E879BD"/>
    <w:rsid w:val="00E91036"/>
    <w:rsid w:val="00E91602"/>
    <w:rsid w:val="00E91F54"/>
    <w:rsid w:val="00E91FB8"/>
    <w:rsid w:val="00E95A0A"/>
    <w:rsid w:val="00E970B9"/>
    <w:rsid w:val="00E97487"/>
    <w:rsid w:val="00EA41C9"/>
    <w:rsid w:val="00EB5EA1"/>
    <w:rsid w:val="00ED1C6E"/>
    <w:rsid w:val="00ED6AFE"/>
    <w:rsid w:val="00EE237D"/>
    <w:rsid w:val="00EE346D"/>
    <w:rsid w:val="00EE749E"/>
    <w:rsid w:val="00EF1012"/>
    <w:rsid w:val="00EF1EFB"/>
    <w:rsid w:val="00EF6EF5"/>
    <w:rsid w:val="00F030CB"/>
    <w:rsid w:val="00F0368D"/>
    <w:rsid w:val="00F05271"/>
    <w:rsid w:val="00F058DB"/>
    <w:rsid w:val="00F10965"/>
    <w:rsid w:val="00F11716"/>
    <w:rsid w:val="00F2239C"/>
    <w:rsid w:val="00F23F7B"/>
    <w:rsid w:val="00F33B2D"/>
    <w:rsid w:val="00F36C24"/>
    <w:rsid w:val="00F43F60"/>
    <w:rsid w:val="00F44FB3"/>
    <w:rsid w:val="00F4640F"/>
    <w:rsid w:val="00F46E40"/>
    <w:rsid w:val="00F50EE0"/>
    <w:rsid w:val="00F52CC7"/>
    <w:rsid w:val="00F54CCE"/>
    <w:rsid w:val="00F55252"/>
    <w:rsid w:val="00F56957"/>
    <w:rsid w:val="00F60226"/>
    <w:rsid w:val="00F6164E"/>
    <w:rsid w:val="00F8267F"/>
    <w:rsid w:val="00F86F23"/>
    <w:rsid w:val="00F90B18"/>
    <w:rsid w:val="00F9525B"/>
    <w:rsid w:val="00FA1B8B"/>
    <w:rsid w:val="00FB2155"/>
    <w:rsid w:val="00FB6D51"/>
    <w:rsid w:val="00FC09F6"/>
    <w:rsid w:val="00FD0ED0"/>
    <w:rsid w:val="00FD4751"/>
    <w:rsid w:val="00FE1631"/>
    <w:rsid w:val="00FE625A"/>
    <w:rsid w:val="00FF4BC5"/>
    <w:rsid w:val="00FF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6C4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F1E2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F1E2B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8F1E2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F1E2B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87197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557BFB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F117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171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2B370E"/>
  </w:style>
  <w:style w:type="paragraph" w:customStyle="1" w:styleId="1">
    <w:name w:val="Абзац списка1"/>
    <w:basedOn w:val="Normal"/>
    <w:uiPriority w:val="99"/>
    <w:rsid w:val="00C8360E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ConsPlusNormal">
    <w:name w:val="ConsPlusNormal"/>
    <w:uiPriority w:val="99"/>
    <w:rsid w:val="004D04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uiPriority w:val="99"/>
    <w:rsid w:val="00EF1EFB"/>
  </w:style>
  <w:style w:type="paragraph" w:customStyle="1" w:styleId="ConsPlusNonformat">
    <w:name w:val="ConsPlusNonformat"/>
    <w:uiPriority w:val="99"/>
    <w:rsid w:val="00EF1EF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6888C586E06DDD9913F44BD63541CB43E23AD3AD4EA9D4171183DE8B5BEC2B440B239E77A17CEDF548C7g3k8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F6888C586E06DDD9913F44BD63541CB43E23AD3AD4FA2DD1B1183DE8B5BEC2B440B239E77A17CEDF448C4g3k3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38F44ADD97338537B24D83574AD1690A09158B50A015B4A4E5A52944CFB063D930ECFACD74FB44FY2f8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441</Words>
  <Characters>2519</Characters>
  <Application>Microsoft Office Outlook</Application>
  <DocSecurity>0</DocSecurity>
  <Lines>0</Lines>
  <Paragraphs>0</Paragraphs>
  <ScaleCrop>false</ScaleCrop>
  <Company>kiryandr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УЛЬЯНОВСКОЙ ОБЛАСТИ</dc:title>
  <dc:subject/>
  <dc:creator>lapshina</dc:creator>
  <cp:keywords/>
  <dc:description/>
  <cp:lastModifiedBy>katracheva</cp:lastModifiedBy>
  <cp:revision>2</cp:revision>
  <cp:lastPrinted>2014-11-06T09:08:00Z</cp:lastPrinted>
  <dcterms:created xsi:type="dcterms:W3CDTF">2014-11-06T15:17:00Z</dcterms:created>
  <dcterms:modified xsi:type="dcterms:W3CDTF">2014-11-06T15:17:00Z</dcterms:modified>
</cp:coreProperties>
</file>